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EC8F2" w14:textId="77777777" w:rsidR="00610354" w:rsidRDefault="00610354" w:rsidP="00610354">
      <w:pPr>
        <w:pStyle w:val="Overskrift1"/>
        <w:numPr>
          <w:ilvl w:val="0"/>
          <w:numId w:val="0"/>
        </w:numPr>
      </w:pPr>
    </w:p>
    <w:p w14:paraId="55BC2942" w14:textId="205B0154" w:rsidR="00873594" w:rsidRDefault="002D5BE3">
      <w:pPr>
        <w:pStyle w:val="Overskrift1"/>
        <w:numPr>
          <w:ilvl w:val="0"/>
          <w:numId w:val="0"/>
        </w:numPr>
      </w:pPr>
      <w:r>
        <w:t xml:space="preserve">VEDLEGG 1 </w:t>
      </w:r>
      <w:r w:rsidR="00620D10">
        <w:t>–</w:t>
      </w:r>
      <w:r>
        <w:t xml:space="preserve"> </w:t>
      </w:r>
      <w:r w:rsidR="00620D10">
        <w:t xml:space="preserve">Mal </w:t>
      </w:r>
      <w:r>
        <w:t>T</w:t>
      </w:r>
      <w:r w:rsidR="00620D10">
        <w:t>ilbudsbrev</w:t>
      </w:r>
    </w:p>
    <w:p w14:paraId="31198D44" w14:textId="10436D8C" w:rsidR="00C71A26" w:rsidRPr="00BD6EDA" w:rsidRDefault="00C71A26">
      <w:pPr>
        <w:rPr>
          <w:rFonts w:asciiTheme="majorHAnsi" w:hAnsiTheme="majorHAnsi" w:cstheme="majorHAnsi"/>
          <w:b/>
          <w:bCs/>
        </w:rPr>
      </w:pPr>
      <w:r w:rsidRPr="00BD6EDA">
        <w:rPr>
          <w:rFonts w:asciiTheme="majorHAnsi" w:hAnsiTheme="majorHAnsi" w:cstheme="majorHAnsi"/>
          <w:b/>
          <w:bCs/>
        </w:rPr>
        <w:t xml:space="preserve">Tilbud på </w:t>
      </w:r>
      <w:r w:rsidR="00610354">
        <w:rPr>
          <w:rFonts w:asciiTheme="majorHAnsi" w:hAnsiTheme="majorHAnsi" w:cstheme="majorHAnsi"/>
          <w:b/>
          <w:bCs/>
        </w:rPr>
        <w:t xml:space="preserve">Rammeavtale for kjøp av planleggings og prosjekteringstjenester i </w:t>
      </w:r>
      <w:r w:rsidR="00610354" w:rsidRPr="00034FDC">
        <w:rPr>
          <w:rFonts w:asciiTheme="majorHAnsi" w:hAnsiTheme="majorHAnsi" w:cstheme="majorHAnsi"/>
          <w:b/>
        </w:rPr>
        <w:t>Vestfold</w:t>
      </w:r>
      <w:r w:rsidR="00610354">
        <w:rPr>
          <w:rFonts w:asciiTheme="majorHAnsi" w:hAnsiTheme="majorHAnsi" w:cstheme="majorHAnsi"/>
          <w:b/>
          <w:bCs/>
        </w:rPr>
        <w:t xml:space="preserve"> fylkeskommune</w:t>
      </w:r>
    </w:p>
    <w:p w14:paraId="386E6054" w14:textId="6631AF16" w:rsidR="002512E5" w:rsidRPr="0032059A" w:rsidRDefault="00682522" w:rsidP="00BD6EDA">
      <w:pPr>
        <w:rPr>
          <w:i/>
        </w:rPr>
      </w:pPr>
      <w:r w:rsidRPr="0032059A">
        <w:rPr>
          <w:bCs/>
          <w:i/>
          <w:iCs/>
        </w:rPr>
        <w:t>Hvite felt fylles ut, og dokumentet signeres av person med</w:t>
      </w:r>
      <w:r w:rsidR="00CB3553" w:rsidRPr="0032059A">
        <w:rPr>
          <w:bCs/>
          <w:i/>
          <w:iCs/>
        </w:rPr>
        <w:t xml:space="preserve"> myndighet til å forplikte tilbyder</w:t>
      </w:r>
      <w:r w:rsidRPr="0032059A">
        <w:rPr>
          <w:bCs/>
          <w:i/>
          <w:iCs/>
        </w:rPr>
        <w:t>.</w:t>
      </w:r>
    </w:p>
    <w:p w14:paraId="6C414BF5" w14:textId="4C6365F8" w:rsidR="00FE1FE6" w:rsidRPr="00FE1FE6" w:rsidRDefault="009E4628" w:rsidP="00BD6EDA">
      <w:pPr>
        <w:rPr>
          <w:b/>
        </w:rPr>
      </w:pPr>
      <w:r w:rsidRPr="00FE1FE6">
        <w:rPr>
          <w:b/>
        </w:rPr>
        <w:t>Tilbyder:</w:t>
      </w:r>
    </w:p>
    <w:tbl>
      <w:tblPr>
        <w:tblStyle w:val="VestfoldTelemark1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087"/>
      </w:tblGrid>
      <w:tr w:rsidR="00BE5926" w:rsidRPr="00496F19" w14:paraId="62E57DE6" w14:textId="77777777" w:rsidTr="00807C0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0"/>
        </w:trPr>
        <w:tc>
          <w:tcPr>
            <w:tcW w:w="2547" w:type="dxa"/>
            <w:tcBorders>
              <w:right w:val="single" w:sz="4" w:space="0" w:color="auto"/>
            </w:tcBorders>
            <w:shd w:val="clear" w:color="auto" w:fill="CFDADF" w:themeFill="accent6" w:themeFillTint="66"/>
          </w:tcPr>
          <w:p w14:paraId="2E87ADD5" w14:textId="263F498F" w:rsidR="002D5BE3" w:rsidRPr="001C6D3A" w:rsidRDefault="001C6D3A">
            <w:pPr>
              <w:pStyle w:val="Listeavsnitt"/>
              <w:ind w:left="0"/>
              <w:rPr>
                <w:rFonts w:asciiTheme="majorHAnsi" w:hAnsiTheme="majorHAnsi" w:cstheme="majorHAnsi"/>
                <w:szCs w:val="20"/>
              </w:rPr>
            </w:pPr>
            <w:r w:rsidRPr="001C6D3A">
              <w:rPr>
                <w:rFonts w:asciiTheme="majorHAnsi" w:hAnsiTheme="majorHAnsi" w:cstheme="majorHAnsi"/>
                <w:bCs/>
                <w:szCs w:val="20"/>
              </w:rPr>
              <w:t>Tilbyders f</w:t>
            </w:r>
            <w:r w:rsidR="009E4628" w:rsidRPr="001C6D3A">
              <w:rPr>
                <w:rFonts w:asciiTheme="majorHAnsi" w:hAnsiTheme="majorHAnsi" w:cstheme="majorHAnsi"/>
                <w:bCs/>
                <w:szCs w:val="20"/>
              </w:rPr>
              <w:t>irmanavn</w:t>
            </w:r>
            <w:r w:rsidR="00D43903" w:rsidRPr="001C6D3A">
              <w:rPr>
                <w:rFonts w:asciiTheme="majorHAnsi" w:hAnsiTheme="majorHAnsi" w:cstheme="majorHAnsi"/>
                <w:bCs/>
                <w:szCs w:val="20"/>
              </w:rPr>
              <w:t>:</w:t>
            </w:r>
          </w:p>
        </w:tc>
        <w:tc>
          <w:tcPr>
            <w:tcW w:w="7087" w:type="dxa"/>
            <w:tcBorders>
              <w:left w:val="single" w:sz="4" w:space="0" w:color="auto"/>
            </w:tcBorders>
            <w:shd w:val="clear" w:color="auto" w:fill="auto"/>
          </w:tcPr>
          <w:p w14:paraId="26248A97" w14:textId="162298F9" w:rsidR="002D5BE3" w:rsidRPr="00496F19" w:rsidRDefault="002D5BE3">
            <w:pPr>
              <w:pStyle w:val="Listeavsnitt"/>
              <w:ind w:left="0"/>
              <w:rPr>
                <w:rFonts w:asciiTheme="majorHAnsi" w:hAnsiTheme="majorHAnsi" w:cstheme="majorHAnsi"/>
                <w:b w:val="0"/>
                <w:szCs w:val="20"/>
              </w:rPr>
            </w:pPr>
          </w:p>
        </w:tc>
      </w:tr>
      <w:tr w:rsidR="00BE5926" w:rsidRPr="00A0350D" w14:paraId="5A4597BD" w14:textId="77777777" w:rsidTr="00807C0A">
        <w:trPr>
          <w:trHeight w:val="283"/>
        </w:trPr>
        <w:tc>
          <w:tcPr>
            <w:tcW w:w="2547" w:type="dxa"/>
            <w:shd w:val="clear" w:color="auto" w:fill="CFDADF" w:themeFill="accent6" w:themeFillTint="66"/>
          </w:tcPr>
          <w:p w14:paraId="191BBF7E" w14:textId="66720C7A" w:rsidR="002D5BE3" w:rsidRPr="001C6D3A" w:rsidRDefault="00C71A26" w:rsidP="00C42F4B">
            <w:pPr>
              <w:pStyle w:val="Tabelltekst"/>
              <w:rPr>
                <w:rFonts w:asciiTheme="majorHAnsi" w:eastAsiaTheme="minorEastAsia" w:hAnsiTheme="majorHAnsi" w:cstheme="majorHAnsi"/>
                <w:b/>
                <w:sz w:val="21"/>
                <w:szCs w:val="20"/>
              </w:rPr>
            </w:pPr>
            <w:r w:rsidRPr="001C6D3A">
              <w:rPr>
                <w:rFonts w:asciiTheme="majorHAnsi" w:eastAsiaTheme="minorEastAsia" w:hAnsiTheme="majorHAnsi" w:cstheme="majorHAnsi"/>
                <w:b/>
                <w:sz w:val="21"/>
                <w:szCs w:val="20"/>
              </w:rPr>
              <w:t>Organisasjonsnummer</w:t>
            </w:r>
            <w:r w:rsidR="00D43903" w:rsidRPr="001C6D3A">
              <w:rPr>
                <w:rFonts w:asciiTheme="majorHAnsi" w:eastAsiaTheme="minorEastAsia" w:hAnsiTheme="majorHAnsi" w:cstheme="majorHAnsi"/>
                <w:b/>
                <w:bCs/>
                <w:sz w:val="21"/>
                <w:szCs w:val="20"/>
              </w:rPr>
              <w:t>:</w:t>
            </w:r>
          </w:p>
        </w:tc>
        <w:tc>
          <w:tcPr>
            <w:tcW w:w="7087" w:type="dxa"/>
            <w:shd w:val="clear" w:color="auto" w:fill="auto"/>
          </w:tcPr>
          <w:p w14:paraId="588DFD91" w14:textId="163594F3" w:rsidR="002D5BE3" w:rsidRPr="00A0350D" w:rsidRDefault="002D5BE3" w:rsidP="00C42F4B">
            <w:pPr>
              <w:pStyle w:val="Tabelltekst"/>
              <w:rPr>
                <w:b/>
              </w:rPr>
            </w:pPr>
          </w:p>
        </w:tc>
      </w:tr>
    </w:tbl>
    <w:p w14:paraId="5E3757B3" w14:textId="4A00590C" w:rsidR="00FD110B" w:rsidRDefault="00C71A26" w:rsidP="00C42F4B">
      <w:pPr>
        <w:rPr>
          <w:b/>
        </w:rPr>
      </w:pPr>
      <w:r>
        <w:rPr>
          <w:b/>
        </w:rPr>
        <w:br/>
      </w:r>
      <w:r w:rsidR="00FD110B">
        <w:rPr>
          <w:b/>
        </w:rPr>
        <w:t xml:space="preserve">Ved leverandørfellesskap, </w:t>
      </w:r>
      <w:r w:rsidR="004C08F0">
        <w:rPr>
          <w:b/>
        </w:rPr>
        <w:t>(</w:t>
      </w:r>
      <w:r w:rsidR="00FD110B" w:rsidRPr="00670462">
        <w:rPr>
          <w:bCs/>
        </w:rPr>
        <w:t xml:space="preserve">dvs. at tilbudet gis av flere </w:t>
      </w:r>
      <w:r w:rsidR="00504CAA" w:rsidRPr="00670462">
        <w:rPr>
          <w:bCs/>
        </w:rPr>
        <w:t xml:space="preserve">sideordnede </w:t>
      </w:r>
      <w:r w:rsidR="00FD110B" w:rsidRPr="00670462">
        <w:rPr>
          <w:bCs/>
        </w:rPr>
        <w:t xml:space="preserve">firmaer i fellesskap, </w:t>
      </w:r>
      <w:r w:rsidR="00504CAA" w:rsidRPr="00670462">
        <w:rPr>
          <w:bCs/>
        </w:rPr>
        <w:t xml:space="preserve">som skal være </w:t>
      </w:r>
      <w:r w:rsidR="00074975" w:rsidRPr="00670462">
        <w:rPr>
          <w:bCs/>
        </w:rPr>
        <w:t>kontraktsparter overfor oppdragsgiver</w:t>
      </w:r>
      <w:r w:rsidR="004C08F0">
        <w:rPr>
          <w:bCs/>
        </w:rPr>
        <w:t>)</w:t>
      </w:r>
      <w:r w:rsidR="00074975" w:rsidRPr="00670462">
        <w:rPr>
          <w:bCs/>
        </w:rPr>
        <w:t>, må alle firmaer fylles ut</w:t>
      </w:r>
      <w:r w:rsidR="007C7218" w:rsidRPr="00670462">
        <w:rPr>
          <w:bCs/>
        </w:rPr>
        <w:t xml:space="preserve"> i tabellen over</w:t>
      </w:r>
      <w:r w:rsidR="00074975" w:rsidRPr="00670462">
        <w:rPr>
          <w:bCs/>
        </w:rPr>
        <w:t xml:space="preserve">. </w:t>
      </w:r>
      <w:r w:rsidR="00E3595A">
        <w:rPr>
          <w:bCs/>
        </w:rPr>
        <w:t>Merk</w:t>
      </w:r>
      <w:r w:rsidR="00EB241E">
        <w:rPr>
          <w:bCs/>
        </w:rPr>
        <w:t xml:space="preserve"> at hvor det i sjekklisten </w:t>
      </w:r>
      <w:r w:rsidR="00E3595A">
        <w:rPr>
          <w:bCs/>
        </w:rPr>
        <w:t xml:space="preserve">under </w:t>
      </w:r>
      <w:r w:rsidR="00EB241E">
        <w:rPr>
          <w:bCs/>
        </w:rPr>
        <w:t xml:space="preserve">refereres til tilbyder, </w:t>
      </w:r>
      <w:r w:rsidR="009645E6">
        <w:rPr>
          <w:bCs/>
        </w:rPr>
        <w:t>vil det si</w:t>
      </w:r>
      <w:r w:rsidR="00E3595A">
        <w:rPr>
          <w:bCs/>
        </w:rPr>
        <w:t xml:space="preserve"> hver enkelt og alle</w:t>
      </w:r>
      <w:r w:rsidR="00EB241E">
        <w:rPr>
          <w:bCs/>
        </w:rPr>
        <w:t xml:space="preserve"> deltakere i leverandørfellesskapet</w:t>
      </w:r>
      <w:r w:rsidR="004A65ED">
        <w:rPr>
          <w:bCs/>
        </w:rPr>
        <w:t>.</w:t>
      </w:r>
    </w:p>
    <w:p w14:paraId="3ADB155D" w14:textId="0B2DCD45" w:rsidR="002D5BE3" w:rsidRPr="001A4CCE" w:rsidRDefault="00D43903" w:rsidP="00C42F4B">
      <w:r>
        <w:rPr>
          <w:b/>
        </w:rPr>
        <w:t>Kontaktpersoner hos tilbyder</w:t>
      </w:r>
      <w:r w:rsidR="002D5BE3" w:rsidRPr="001A4CCE">
        <w:rPr>
          <w:b/>
        </w:rPr>
        <w:t>:</w:t>
      </w:r>
    </w:p>
    <w:tbl>
      <w:tblPr>
        <w:tblStyle w:val="Tabellrutenett"/>
        <w:tblW w:w="9634" w:type="dxa"/>
        <w:tblLook w:val="04A0" w:firstRow="1" w:lastRow="0" w:firstColumn="1" w:lastColumn="0" w:noHBand="0" w:noVBand="1"/>
      </w:tblPr>
      <w:tblGrid>
        <w:gridCol w:w="2547"/>
        <w:gridCol w:w="2410"/>
        <w:gridCol w:w="1275"/>
        <w:gridCol w:w="3402"/>
      </w:tblGrid>
      <w:tr w:rsidR="002D5BE3" w:rsidRPr="00C42F4B" w14:paraId="21FC5C85" w14:textId="77777777" w:rsidTr="00807C0A">
        <w:tc>
          <w:tcPr>
            <w:tcW w:w="2547" w:type="dxa"/>
            <w:shd w:val="clear" w:color="auto" w:fill="CFDADF" w:themeFill="accent6" w:themeFillTint="66"/>
            <w:hideMark/>
          </w:tcPr>
          <w:p w14:paraId="09B97626" w14:textId="77777777" w:rsidR="002D5BE3" w:rsidRPr="00034FDC" w:rsidRDefault="002D5BE3" w:rsidP="00C42F4B">
            <w:pPr>
              <w:pStyle w:val="Tabelltekst"/>
              <w:rPr>
                <w:b/>
              </w:rPr>
            </w:pPr>
            <w:r w:rsidRPr="00034FDC">
              <w:rPr>
                <w:b/>
              </w:rPr>
              <w:t>Ansvarsområde</w:t>
            </w:r>
          </w:p>
        </w:tc>
        <w:tc>
          <w:tcPr>
            <w:tcW w:w="2410" w:type="dxa"/>
            <w:shd w:val="clear" w:color="auto" w:fill="CFDADF" w:themeFill="accent6" w:themeFillTint="66"/>
          </w:tcPr>
          <w:p w14:paraId="3E876A85" w14:textId="6F714849" w:rsidR="00D43903" w:rsidRDefault="00D43903" w:rsidP="00C42F4B">
            <w:pPr>
              <w:pStyle w:val="Tabelltekst"/>
              <w:rPr>
                <w:b/>
                <w:bCs/>
              </w:rPr>
            </w:pPr>
            <w:r>
              <w:rPr>
                <w:b/>
                <w:bCs/>
              </w:rPr>
              <w:t>Navn</w:t>
            </w:r>
          </w:p>
        </w:tc>
        <w:tc>
          <w:tcPr>
            <w:tcW w:w="1275" w:type="dxa"/>
            <w:shd w:val="clear" w:color="auto" w:fill="CFDADF" w:themeFill="accent6" w:themeFillTint="66"/>
            <w:hideMark/>
          </w:tcPr>
          <w:p w14:paraId="2AF6569E" w14:textId="126B6ED4" w:rsidR="002D5BE3" w:rsidRPr="00034FDC" w:rsidRDefault="002D5BE3" w:rsidP="00C42F4B">
            <w:pPr>
              <w:pStyle w:val="Tabelltekst"/>
              <w:rPr>
                <w:b/>
              </w:rPr>
            </w:pPr>
            <w:r w:rsidRPr="00034FDC">
              <w:rPr>
                <w:b/>
              </w:rPr>
              <w:t>Telefon</w:t>
            </w:r>
          </w:p>
        </w:tc>
        <w:tc>
          <w:tcPr>
            <w:tcW w:w="3402" w:type="dxa"/>
            <w:shd w:val="clear" w:color="auto" w:fill="CFDADF" w:themeFill="accent6" w:themeFillTint="66"/>
            <w:hideMark/>
          </w:tcPr>
          <w:p w14:paraId="4765A875" w14:textId="77777777" w:rsidR="002D5BE3" w:rsidRPr="00034FDC" w:rsidRDefault="002D5BE3" w:rsidP="00C42F4B">
            <w:pPr>
              <w:pStyle w:val="Tabelltekst"/>
              <w:rPr>
                <w:b/>
              </w:rPr>
            </w:pPr>
            <w:r w:rsidRPr="00034FDC">
              <w:rPr>
                <w:b/>
              </w:rPr>
              <w:t>E-post</w:t>
            </w:r>
          </w:p>
        </w:tc>
      </w:tr>
      <w:tr w:rsidR="002D5BE3" w:rsidRPr="00C42F4B" w14:paraId="2795FBAA" w14:textId="77777777" w:rsidTr="00807C0A">
        <w:tc>
          <w:tcPr>
            <w:tcW w:w="2547" w:type="dxa"/>
            <w:shd w:val="clear" w:color="auto" w:fill="E7ECEF" w:themeFill="accent6" w:themeFillTint="33"/>
          </w:tcPr>
          <w:p w14:paraId="75712313" w14:textId="749A8099" w:rsidR="002D5BE3" w:rsidRPr="00C71A26" w:rsidRDefault="00177645" w:rsidP="00C42F4B">
            <w:pPr>
              <w:pStyle w:val="Tabelltekst"/>
            </w:pPr>
            <w:r>
              <w:t>Konkurransefase:</w:t>
            </w:r>
          </w:p>
        </w:tc>
        <w:tc>
          <w:tcPr>
            <w:tcW w:w="2410" w:type="dxa"/>
          </w:tcPr>
          <w:p w14:paraId="29CD9F16" w14:textId="77777777" w:rsidR="00D43903" w:rsidRPr="00C71A26" w:rsidRDefault="00D43903" w:rsidP="00C42F4B">
            <w:pPr>
              <w:pStyle w:val="Tabelltekst"/>
            </w:pPr>
          </w:p>
        </w:tc>
        <w:tc>
          <w:tcPr>
            <w:tcW w:w="1275" w:type="dxa"/>
          </w:tcPr>
          <w:p w14:paraId="105B76DB" w14:textId="28323951" w:rsidR="002D5BE3" w:rsidRPr="00C71A26" w:rsidRDefault="002D5BE3" w:rsidP="00C42F4B">
            <w:pPr>
              <w:pStyle w:val="Tabelltekst"/>
            </w:pPr>
          </w:p>
        </w:tc>
        <w:tc>
          <w:tcPr>
            <w:tcW w:w="3402" w:type="dxa"/>
          </w:tcPr>
          <w:p w14:paraId="1FEB7937" w14:textId="77777777" w:rsidR="002D5BE3" w:rsidRPr="00C71A26" w:rsidRDefault="002D5BE3" w:rsidP="00C42F4B">
            <w:pPr>
              <w:pStyle w:val="Tabelltekst"/>
            </w:pPr>
          </w:p>
        </w:tc>
      </w:tr>
      <w:tr w:rsidR="002D5BE3" w:rsidRPr="00C42F4B" w14:paraId="79F231D7" w14:textId="77777777" w:rsidTr="00807C0A">
        <w:tc>
          <w:tcPr>
            <w:tcW w:w="2547" w:type="dxa"/>
            <w:shd w:val="clear" w:color="auto" w:fill="E7ECEF" w:themeFill="accent6" w:themeFillTint="33"/>
          </w:tcPr>
          <w:p w14:paraId="37CCEECC" w14:textId="63EF6322" w:rsidR="002D5BE3" w:rsidRPr="00C71A26" w:rsidRDefault="00D43903" w:rsidP="00C42F4B">
            <w:pPr>
              <w:pStyle w:val="Tabelltekst"/>
            </w:pPr>
            <w:r w:rsidRPr="00C71A26">
              <w:t xml:space="preserve">Hovedkontakt </w:t>
            </w:r>
            <w:r w:rsidR="00034FDC">
              <w:t>kontraktsperiode:</w:t>
            </w:r>
          </w:p>
        </w:tc>
        <w:tc>
          <w:tcPr>
            <w:tcW w:w="2410" w:type="dxa"/>
          </w:tcPr>
          <w:p w14:paraId="2DA4D5C1" w14:textId="77777777" w:rsidR="00D43903" w:rsidRPr="00C71A26" w:rsidRDefault="00D43903" w:rsidP="00C42F4B">
            <w:pPr>
              <w:pStyle w:val="Tabelltekst"/>
            </w:pPr>
          </w:p>
        </w:tc>
        <w:tc>
          <w:tcPr>
            <w:tcW w:w="1275" w:type="dxa"/>
          </w:tcPr>
          <w:p w14:paraId="4BF1CD45" w14:textId="2C32A306" w:rsidR="002D5BE3" w:rsidRPr="00C71A26" w:rsidRDefault="002D5BE3" w:rsidP="00C42F4B">
            <w:pPr>
              <w:pStyle w:val="Tabelltekst"/>
            </w:pPr>
          </w:p>
        </w:tc>
        <w:tc>
          <w:tcPr>
            <w:tcW w:w="3402" w:type="dxa"/>
          </w:tcPr>
          <w:p w14:paraId="165C9CA5" w14:textId="77777777" w:rsidR="002D5BE3" w:rsidRPr="00C71A26" w:rsidRDefault="002D5BE3" w:rsidP="00C42F4B">
            <w:pPr>
              <w:pStyle w:val="Tabelltekst"/>
            </w:pPr>
          </w:p>
        </w:tc>
      </w:tr>
    </w:tbl>
    <w:p w14:paraId="5B6F0562" w14:textId="77777777" w:rsidR="002D5BE3" w:rsidRPr="00F42129" w:rsidRDefault="002D5BE3" w:rsidP="002D5BE3">
      <w:pPr>
        <w:spacing w:after="0" w:line="276" w:lineRule="auto"/>
      </w:pPr>
    </w:p>
    <w:p w14:paraId="5A6B5748" w14:textId="12220E5B" w:rsidR="002033DA" w:rsidRDefault="006D72FF" w:rsidP="002D5BE3">
      <w:pPr>
        <w:spacing w:after="0" w:line="276" w:lineRule="auto"/>
        <w:rPr>
          <w:b/>
          <w:bCs/>
        </w:rPr>
      </w:pPr>
      <w:r>
        <w:rPr>
          <w:b/>
          <w:bCs/>
        </w:rPr>
        <w:t>F</w:t>
      </w:r>
      <w:r w:rsidR="002033DA">
        <w:rPr>
          <w:b/>
          <w:bCs/>
        </w:rPr>
        <w:t>orbehold</w:t>
      </w:r>
      <w:r>
        <w:rPr>
          <w:b/>
          <w:bCs/>
        </w:rPr>
        <w:t xml:space="preserve"> og avvik</w:t>
      </w:r>
      <w:r w:rsidR="00DF69A8">
        <w:rPr>
          <w:b/>
          <w:bCs/>
        </w:rPr>
        <w:t>:</w:t>
      </w:r>
    </w:p>
    <w:p w14:paraId="2B50DD52" w14:textId="318AF23A" w:rsidR="008332E0" w:rsidRDefault="00671239" w:rsidP="002D5BE3">
      <w:pPr>
        <w:spacing w:after="0" w:line="276" w:lineRule="auto"/>
      </w:pPr>
      <w:r>
        <w:t xml:space="preserve">Tilbyder må gjøre seg kjent med innholdet i konkurransegrunnlaget. </w:t>
      </w:r>
      <w:r w:rsidR="00DF69A8" w:rsidRPr="00D4759F">
        <w:t xml:space="preserve">Dersom tilbudet ikke er </w:t>
      </w:r>
      <w:r w:rsidR="009E3480">
        <w:t xml:space="preserve">fullt </w:t>
      </w:r>
      <w:r w:rsidR="00DF69A8" w:rsidRPr="00D4759F">
        <w:t xml:space="preserve">i samsvar med konkurransegrunnlaget, </w:t>
      </w:r>
      <w:r w:rsidR="003C6C5A" w:rsidRPr="00D4759F">
        <w:t xml:space="preserve">skal forbehold og avvik beskrives </w:t>
      </w:r>
      <w:r w:rsidR="00F55AAB">
        <w:t>under.</w:t>
      </w:r>
      <w:r w:rsidR="00F55AAB" w:rsidRPr="00F55AAB">
        <w:t xml:space="preserve"> </w:t>
      </w:r>
      <w:r w:rsidR="00F55AAB" w:rsidRPr="00BE5595">
        <w:t xml:space="preserve">Merk at forbehold og avvik vil kunne føre til avvisning av tilbudet. Ved uklarheter eller spørsmål oppfordres tilbyder til å stille </w:t>
      </w:r>
      <w:r w:rsidR="009E3480">
        <w:t xml:space="preserve">oppdragsgiver </w:t>
      </w:r>
      <w:r w:rsidR="00F55AAB" w:rsidRPr="00BE5595">
        <w:t xml:space="preserve">spørsmål </w:t>
      </w:r>
      <w:r w:rsidR="009E3480">
        <w:t>før tilbudsfrist</w:t>
      </w:r>
      <w:r w:rsidR="00F55AAB" w:rsidRPr="00BE5595">
        <w:t>.</w:t>
      </w:r>
    </w:p>
    <w:tbl>
      <w:tblPr>
        <w:tblStyle w:val="Tabellrutenett"/>
        <w:tblW w:w="9639" w:type="dxa"/>
        <w:tblLook w:val="04A0" w:firstRow="1" w:lastRow="0" w:firstColumn="1" w:lastColumn="0" w:noHBand="0" w:noVBand="1"/>
      </w:tblPr>
      <w:tblGrid>
        <w:gridCol w:w="7792"/>
        <w:gridCol w:w="1847"/>
      </w:tblGrid>
      <w:tr w:rsidR="00984C74" w:rsidRPr="005E24ED" w14:paraId="2A7EA738" w14:textId="77777777" w:rsidTr="00807C0A">
        <w:tc>
          <w:tcPr>
            <w:tcW w:w="7792" w:type="dxa"/>
            <w:tcBorders>
              <w:right w:val="nil"/>
            </w:tcBorders>
            <w:shd w:val="clear" w:color="auto" w:fill="CFDADF" w:themeFill="accent6" w:themeFillTint="66"/>
          </w:tcPr>
          <w:p w14:paraId="0ECA053C" w14:textId="0764A1EE" w:rsidR="00984C74" w:rsidRPr="000B3BA2" w:rsidRDefault="000B3BA2" w:rsidP="006724DD">
            <w:pPr>
              <w:pStyle w:val="Tabelltekst"/>
              <w:rPr>
                <w:b/>
                <w:bCs/>
              </w:rPr>
            </w:pPr>
            <w:r w:rsidRPr="000B3BA2">
              <w:rPr>
                <w:b/>
                <w:bCs/>
              </w:rPr>
              <w:t>Forbehold og avvik</w:t>
            </w:r>
          </w:p>
        </w:tc>
        <w:tc>
          <w:tcPr>
            <w:tcW w:w="1847" w:type="dxa"/>
            <w:tcBorders>
              <w:left w:val="nil"/>
            </w:tcBorders>
            <w:shd w:val="clear" w:color="auto" w:fill="CFDADF" w:themeFill="accent6" w:themeFillTint="66"/>
          </w:tcPr>
          <w:p w14:paraId="773795E7" w14:textId="0279C0CC" w:rsidR="00984C74" w:rsidRPr="005E24ED" w:rsidRDefault="00085921" w:rsidP="00333840">
            <w:pPr>
              <w:pStyle w:val="Tabelltekst"/>
            </w:pPr>
            <w:r>
              <w:t>Kryss av for riktig alternativ</w:t>
            </w:r>
            <w:r w:rsidR="000B3BA2">
              <w:t>:</w:t>
            </w:r>
          </w:p>
        </w:tc>
      </w:tr>
      <w:tr w:rsidR="004A1C71" w:rsidRPr="005E24ED" w14:paraId="423BA3FD" w14:textId="77777777" w:rsidTr="00807C0A">
        <w:tc>
          <w:tcPr>
            <w:tcW w:w="7792" w:type="dxa"/>
            <w:shd w:val="clear" w:color="auto" w:fill="E7ECEF" w:themeFill="accent6" w:themeFillTint="33"/>
          </w:tcPr>
          <w:p w14:paraId="6D9824D0" w14:textId="1C8857FF" w:rsidR="004A1C71" w:rsidRDefault="004A1C71" w:rsidP="004A1C71">
            <w:pPr>
              <w:pStyle w:val="Tabelltekst"/>
            </w:pPr>
            <w:r>
              <w:t>Tilbudet gis uten forbehold eller kjente avvik:</w:t>
            </w:r>
          </w:p>
        </w:tc>
        <w:tc>
          <w:tcPr>
            <w:tcW w:w="1847" w:type="dxa"/>
          </w:tcPr>
          <w:p w14:paraId="00C9367A" w14:textId="77777777" w:rsidR="004A1C71" w:rsidRPr="005E24ED" w:rsidRDefault="004A1C71" w:rsidP="004A1C71">
            <w:pPr>
              <w:pStyle w:val="Tabelltekst"/>
            </w:pPr>
          </w:p>
        </w:tc>
      </w:tr>
      <w:tr w:rsidR="004A1C71" w:rsidRPr="005E24ED" w14:paraId="1B41C984" w14:textId="77777777" w:rsidTr="00807C0A">
        <w:tc>
          <w:tcPr>
            <w:tcW w:w="7792" w:type="dxa"/>
            <w:shd w:val="clear" w:color="auto" w:fill="E7ECEF" w:themeFill="accent6" w:themeFillTint="33"/>
          </w:tcPr>
          <w:p w14:paraId="5215120F" w14:textId="2EDE0432" w:rsidR="004A1C71" w:rsidRDefault="004A1C71" w:rsidP="004A1C71">
            <w:pPr>
              <w:pStyle w:val="Tabelltekst"/>
            </w:pPr>
            <w:r>
              <w:t>Tilbudet gis med forbehold og/eller avvik:</w:t>
            </w:r>
          </w:p>
        </w:tc>
        <w:tc>
          <w:tcPr>
            <w:tcW w:w="1847" w:type="dxa"/>
          </w:tcPr>
          <w:p w14:paraId="0D629D86" w14:textId="77777777" w:rsidR="004A1C71" w:rsidRPr="005E24ED" w:rsidRDefault="004A1C71" w:rsidP="004A1C71">
            <w:pPr>
              <w:pStyle w:val="Tabelltekst"/>
            </w:pPr>
          </w:p>
        </w:tc>
      </w:tr>
      <w:tr w:rsidR="004A1C71" w:rsidRPr="005E24ED" w14:paraId="69195C96" w14:textId="77777777" w:rsidTr="00807C0A">
        <w:tc>
          <w:tcPr>
            <w:tcW w:w="9639" w:type="dxa"/>
            <w:gridSpan w:val="2"/>
            <w:shd w:val="clear" w:color="auto" w:fill="E7ECEF" w:themeFill="accent6" w:themeFillTint="33"/>
          </w:tcPr>
          <w:p w14:paraId="4FD63E1A" w14:textId="3C8A64A8" w:rsidR="004A1C71" w:rsidRPr="005E24ED" w:rsidRDefault="004A1C71" w:rsidP="004A1C71">
            <w:pPr>
              <w:pStyle w:val="Tabelltekst"/>
            </w:pPr>
            <w:r>
              <w:t>Beskrivelse av ev. forbehold eller avvik inntas under:</w:t>
            </w:r>
          </w:p>
        </w:tc>
      </w:tr>
      <w:tr w:rsidR="004A1C71" w14:paraId="0BCE80ED" w14:textId="77777777" w:rsidTr="00333840">
        <w:tc>
          <w:tcPr>
            <w:tcW w:w="9639" w:type="dxa"/>
            <w:gridSpan w:val="2"/>
          </w:tcPr>
          <w:p w14:paraId="7B1EB8B5" w14:textId="7939B19E" w:rsidR="004A1C71" w:rsidRDefault="004A1C71" w:rsidP="004A1C71">
            <w:pPr>
              <w:pStyle w:val="Tabelltekst"/>
              <w:tabs>
                <w:tab w:val="center" w:pos="4711"/>
              </w:tabs>
            </w:pPr>
            <w:r>
              <w:tab/>
            </w:r>
          </w:p>
          <w:p w14:paraId="64A0E718" w14:textId="77777777" w:rsidR="004A1C71" w:rsidRDefault="004A1C71" w:rsidP="004A1C71">
            <w:pPr>
              <w:pStyle w:val="Tabelltekst"/>
            </w:pPr>
          </w:p>
        </w:tc>
      </w:tr>
    </w:tbl>
    <w:p w14:paraId="422B8731" w14:textId="77777777" w:rsidR="008332E0" w:rsidRDefault="008332E0" w:rsidP="002D5BE3">
      <w:pPr>
        <w:spacing w:after="0" w:line="276" w:lineRule="auto"/>
      </w:pPr>
    </w:p>
    <w:p w14:paraId="3161D00A" w14:textId="5D066C08" w:rsidR="00034FDC" w:rsidRPr="00CD26F2" w:rsidRDefault="00F2423E" w:rsidP="002D5BE3">
      <w:pPr>
        <w:spacing w:after="0" w:line="276" w:lineRule="auto"/>
        <w:rPr>
          <w:b/>
          <w:bCs/>
        </w:rPr>
      </w:pPr>
      <w:r w:rsidRPr="00CD26F2">
        <w:rPr>
          <w:b/>
          <w:bCs/>
        </w:rPr>
        <w:t>Sjekkliste levering av tilbud:</w:t>
      </w:r>
    </w:p>
    <w:p w14:paraId="7651C0F5" w14:textId="77777777" w:rsidR="005C4F18" w:rsidRDefault="003B5813" w:rsidP="002D5BE3">
      <w:pPr>
        <w:spacing w:after="0" w:line="276" w:lineRule="auto"/>
      </w:pPr>
      <w:r>
        <w:t xml:space="preserve">All relevant dokumentasjon iht. liste under, skal leveres </w:t>
      </w:r>
      <w:r w:rsidR="00915D1E">
        <w:t xml:space="preserve">som del av tilbudet </w:t>
      </w:r>
      <w:r>
        <w:t xml:space="preserve">innen tilbudsfrist. </w:t>
      </w:r>
    </w:p>
    <w:p w14:paraId="0BDB683F" w14:textId="7C688AFA" w:rsidR="005C4F18" w:rsidRDefault="00F03F28" w:rsidP="002D5BE3">
      <w:pPr>
        <w:spacing w:after="0" w:line="276" w:lineRule="auto"/>
      </w:pPr>
      <w:r>
        <w:t xml:space="preserve">Merk at støttende foretak, </w:t>
      </w:r>
      <w:r w:rsidR="00067F29">
        <w:t xml:space="preserve">også </w:t>
      </w:r>
      <w:r>
        <w:t>omfatter ev. underleverandører av personell</w:t>
      </w:r>
      <w:r w:rsidR="00067F29">
        <w:t xml:space="preserve"> angitt i tilbudet</w:t>
      </w:r>
      <w:r w:rsidR="00852C17">
        <w:t xml:space="preserve">/andre firmaer enn tilbyder hvor </w:t>
      </w:r>
      <w:r w:rsidR="00F06387">
        <w:t xml:space="preserve">tilbudt </w:t>
      </w:r>
      <w:r w:rsidR="00852C17">
        <w:t>personell er ansatt</w:t>
      </w:r>
      <w:r>
        <w:t>.</w:t>
      </w:r>
    </w:p>
    <w:p w14:paraId="4CCEC4A0" w14:textId="5320EBDE" w:rsidR="00F2423E" w:rsidRDefault="00116968" w:rsidP="002D5BE3">
      <w:pPr>
        <w:spacing w:after="0" w:line="276" w:lineRule="auto"/>
      </w:pPr>
      <w:r>
        <w:t xml:space="preserve">Fyll inn </w:t>
      </w:r>
      <w:r w:rsidR="003B5813">
        <w:t>nr. og navn på dokumentasjonen slik denne leveres som del av tilbudet i høyre kolonne:</w:t>
      </w:r>
    </w:p>
    <w:p w14:paraId="7E13EA12" w14:textId="77777777" w:rsidR="004A0DF7" w:rsidRPr="00F42129" w:rsidRDefault="004A0DF7" w:rsidP="002D5BE3">
      <w:pPr>
        <w:spacing w:after="0" w:line="276" w:lineRule="auto"/>
      </w:pPr>
    </w:p>
    <w:tbl>
      <w:tblPr>
        <w:tblStyle w:val="Tabellrutenett"/>
        <w:tblW w:w="9634" w:type="dxa"/>
        <w:tblLook w:val="04A0" w:firstRow="1" w:lastRow="0" w:firstColumn="1" w:lastColumn="0" w:noHBand="0" w:noVBand="1"/>
      </w:tblPr>
      <w:tblGrid>
        <w:gridCol w:w="3311"/>
        <w:gridCol w:w="2205"/>
        <w:gridCol w:w="890"/>
        <w:gridCol w:w="3228"/>
      </w:tblGrid>
      <w:tr w:rsidR="002D5BE3" w:rsidRPr="001E0ADE" w14:paraId="7E22260B" w14:textId="77777777" w:rsidTr="00B7710D">
        <w:tc>
          <w:tcPr>
            <w:tcW w:w="3311" w:type="dxa"/>
            <w:shd w:val="clear" w:color="auto" w:fill="CFDADF" w:themeFill="accent6" w:themeFillTint="66"/>
          </w:tcPr>
          <w:p w14:paraId="4D2E593E" w14:textId="77777777" w:rsidR="002D5BE3" w:rsidRPr="001E0ADE" w:rsidRDefault="002D5BE3" w:rsidP="00C42F4B">
            <w:pPr>
              <w:pStyle w:val="Tabelltekst"/>
              <w:rPr>
                <w:b/>
                <w:bCs/>
              </w:rPr>
            </w:pPr>
            <w:r w:rsidRPr="001E0ADE">
              <w:rPr>
                <w:b/>
                <w:bCs/>
              </w:rPr>
              <w:t>Sjekkliste for levering av tilbud</w:t>
            </w:r>
          </w:p>
        </w:tc>
        <w:tc>
          <w:tcPr>
            <w:tcW w:w="2205" w:type="dxa"/>
            <w:shd w:val="clear" w:color="auto" w:fill="CFDADF" w:themeFill="accent6" w:themeFillTint="66"/>
          </w:tcPr>
          <w:p w14:paraId="64483E0F" w14:textId="1372F1F7" w:rsidR="00097ED0" w:rsidRDefault="00097ED0" w:rsidP="00C42F4B">
            <w:pPr>
              <w:pStyle w:val="Tabelltekst"/>
              <w:rPr>
                <w:b/>
                <w:bCs/>
              </w:rPr>
            </w:pPr>
            <w:r>
              <w:rPr>
                <w:b/>
                <w:bCs/>
              </w:rPr>
              <w:t>Mal</w:t>
            </w:r>
          </w:p>
        </w:tc>
        <w:tc>
          <w:tcPr>
            <w:tcW w:w="890" w:type="dxa"/>
            <w:shd w:val="clear" w:color="auto" w:fill="CFDADF" w:themeFill="accent6" w:themeFillTint="66"/>
          </w:tcPr>
          <w:p w14:paraId="062274CC" w14:textId="6AA1310F" w:rsidR="002D5BE3" w:rsidRPr="001E0ADE" w:rsidRDefault="00097ED0" w:rsidP="00C42F4B">
            <w:pPr>
              <w:pStyle w:val="Tabelltekst"/>
              <w:rPr>
                <w:b/>
                <w:bCs/>
              </w:rPr>
            </w:pPr>
            <w:r>
              <w:rPr>
                <w:b/>
                <w:bCs/>
              </w:rPr>
              <w:t xml:space="preserve">Ref. </w:t>
            </w:r>
            <w:proofErr w:type="spellStart"/>
            <w:r>
              <w:rPr>
                <w:b/>
                <w:bCs/>
              </w:rPr>
              <w:t>konkr</w:t>
            </w:r>
            <w:proofErr w:type="spellEnd"/>
            <w:r>
              <w:rPr>
                <w:b/>
                <w:bCs/>
              </w:rPr>
              <w:t>.-</w:t>
            </w:r>
            <w:proofErr w:type="spellStart"/>
            <w:r>
              <w:rPr>
                <w:b/>
                <w:bCs/>
              </w:rPr>
              <w:t>gr.lag</w:t>
            </w:r>
            <w:proofErr w:type="spellEnd"/>
          </w:p>
        </w:tc>
        <w:tc>
          <w:tcPr>
            <w:tcW w:w="3228" w:type="dxa"/>
            <w:shd w:val="clear" w:color="auto" w:fill="CFDADF" w:themeFill="accent6" w:themeFillTint="66"/>
          </w:tcPr>
          <w:p w14:paraId="72E75E58" w14:textId="1F18F43E" w:rsidR="002D5BE3" w:rsidRPr="001E0ADE" w:rsidRDefault="00ED0381" w:rsidP="00C42F4B">
            <w:pPr>
              <w:pStyle w:val="Tabellteks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Dokumentnr</w:t>
            </w:r>
            <w:proofErr w:type="spellEnd"/>
            <w:r>
              <w:rPr>
                <w:b/>
                <w:bCs/>
              </w:rPr>
              <w:t xml:space="preserve">. og </w:t>
            </w:r>
            <w:r w:rsidR="000F3C03">
              <w:rPr>
                <w:b/>
                <w:bCs/>
              </w:rPr>
              <w:br/>
              <w:t>-</w:t>
            </w:r>
            <w:r>
              <w:rPr>
                <w:b/>
                <w:bCs/>
              </w:rPr>
              <w:t xml:space="preserve">navn i </w:t>
            </w:r>
            <w:r w:rsidR="00097ED0">
              <w:rPr>
                <w:b/>
                <w:bCs/>
              </w:rPr>
              <w:t>tilbud</w:t>
            </w:r>
            <w:r w:rsidR="003B5813">
              <w:rPr>
                <w:b/>
                <w:bCs/>
              </w:rPr>
              <w:t>et</w:t>
            </w:r>
          </w:p>
        </w:tc>
      </w:tr>
      <w:tr w:rsidR="000F3C03" w:rsidRPr="001E0ADE" w14:paraId="1C8FC3FB" w14:textId="77777777" w:rsidTr="00B7710D">
        <w:tc>
          <w:tcPr>
            <w:tcW w:w="3311" w:type="dxa"/>
            <w:shd w:val="clear" w:color="auto" w:fill="E7ECEF" w:themeFill="accent6" w:themeFillTint="33"/>
          </w:tcPr>
          <w:p w14:paraId="2A22284D" w14:textId="0D396368" w:rsidR="00097ED0" w:rsidRPr="001E0ADE" w:rsidRDefault="00097ED0" w:rsidP="00C42F4B">
            <w:pPr>
              <w:pStyle w:val="Tabelltekst"/>
              <w:rPr>
                <w:b/>
                <w:bCs/>
              </w:rPr>
            </w:pPr>
            <w:r>
              <w:rPr>
                <w:b/>
                <w:bCs/>
              </w:rPr>
              <w:t>Tilbudsbrev</w:t>
            </w:r>
            <w:r>
              <w:rPr>
                <w:b/>
                <w:bCs/>
              </w:rPr>
              <w:br/>
            </w:r>
            <w:r w:rsidRPr="007122A1">
              <w:t>Utfylt mal, dette dokument.</w:t>
            </w:r>
          </w:p>
        </w:tc>
        <w:tc>
          <w:tcPr>
            <w:tcW w:w="2205" w:type="dxa"/>
            <w:shd w:val="clear" w:color="auto" w:fill="E7ECEF" w:themeFill="accent6" w:themeFillTint="33"/>
          </w:tcPr>
          <w:p w14:paraId="54053AAF" w14:textId="5AC8FCBD" w:rsidR="00097ED0" w:rsidRPr="00904C3B" w:rsidRDefault="00097ED0" w:rsidP="00C42F4B">
            <w:pPr>
              <w:pStyle w:val="Tabelltekst"/>
            </w:pPr>
            <w:r w:rsidRPr="00904C3B">
              <w:t>Konkurransegrunnlagets vedlegg 1 – Mal tilbudsbrev</w:t>
            </w:r>
          </w:p>
        </w:tc>
        <w:tc>
          <w:tcPr>
            <w:tcW w:w="890" w:type="dxa"/>
            <w:shd w:val="clear" w:color="auto" w:fill="E7ECEF" w:themeFill="accent6" w:themeFillTint="33"/>
          </w:tcPr>
          <w:p w14:paraId="7B70DE79" w14:textId="23FDA08E" w:rsidR="00097ED0" w:rsidRPr="001E0ADE" w:rsidRDefault="00097ED0" w:rsidP="00C42F4B">
            <w:pPr>
              <w:pStyle w:val="Tabelltekst"/>
              <w:rPr>
                <w:b/>
                <w:bCs/>
              </w:rPr>
            </w:pPr>
          </w:p>
        </w:tc>
        <w:tc>
          <w:tcPr>
            <w:tcW w:w="3228" w:type="dxa"/>
          </w:tcPr>
          <w:p w14:paraId="3413B341" w14:textId="77777777" w:rsidR="00097ED0" w:rsidRPr="001E0ADE" w:rsidRDefault="00097ED0" w:rsidP="00C42F4B">
            <w:pPr>
              <w:pStyle w:val="Tabelltekst"/>
              <w:rPr>
                <w:b/>
                <w:bCs/>
              </w:rPr>
            </w:pPr>
          </w:p>
        </w:tc>
      </w:tr>
      <w:tr w:rsidR="002D5BE3" w:rsidRPr="00697C9D" w14:paraId="196DDEAC" w14:textId="77777777" w:rsidTr="00B7710D">
        <w:tc>
          <w:tcPr>
            <w:tcW w:w="3311" w:type="dxa"/>
            <w:shd w:val="clear" w:color="auto" w:fill="E7ECEF" w:themeFill="accent6" w:themeFillTint="33"/>
          </w:tcPr>
          <w:p w14:paraId="1BF01507" w14:textId="2EC3F832" w:rsidR="002D5BE3" w:rsidRDefault="00097ED0" w:rsidP="00C42F4B">
            <w:pPr>
              <w:pStyle w:val="Tabelltekst"/>
            </w:pPr>
            <w:r w:rsidRPr="00A20FB0">
              <w:rPr>
                <w:b/>
                <w:bCs/>
              </w:rPr>
              <w:lastRenderedPageBreak/>
              <w:t>ESPD-skjema</w:t>
            </w:r>
            <w:r>
              <w:br/>
              <w:t>Utfylt egenerklæringsskjema.</w:t>
            </w:r>
            <w:r>
              <w:br/>
              <w:t>Leveres for tilbyder</w:t>
            </w:r>
            <w:r w:rsidR="000F3201">
              <w:t xml:space="preserve">, samt </w:t>
            </w:r>
            <w:r w:rsidR="00F5088D">
              <w:t>hvis aktuelt,</w:t>
            </w:r>
            <w:r>
              <w:br/>
            </w:r>
            <w:r w:rsidRPr="009C4593">
              <w:t xml:space="preserve">for </w:t>
            </w:r>
            <w:r w:rsidR="000F3201">
              <w:t xml:space="preserve">ev. </w:t>
            </w:r>
            <w:r w:rsidR="00D94BCA">
              <w:t xml:space="preserve">støttende foretak. </w:t>
            </w:r>
          </w:p>
        </w:tc>
        <w:tc>
          <w:tcPr>
            <w:tcW w:w="2205" w:type="dxa"/>
            <w:shd w:val="clear" w:color="auto" w:fill="E7ECEF" w:themeFill="accent6" w:themeFillTint="33"/>
          </w:tcPr>
          <w:p w14:paraId="120A0ABB" w14:textId="0CCF12C6" w:rsidR="00097ED0" w:rsidRDefault="00097ED0" w:rsidP="00C42F4B">
            <w:pPr>
              <w:pStyle w:val="Tabelltekst"/>
            </w:pPr>
            <w:r>
              <w:t>Elektronisk skjema i Mercell TendSign.</w:t>
            </w:r>
          </w:p>
        </w:tc>
        <w:tc>
          <w:tcPr>
            <w:tcW w:w="890" w:type="dxa"/>
            <w:shd w:val="clear" w:color="auto" w:fill="E7ECEF" w:themeFill="accent6" w:themeFillTint="33"/>
          </w:tcPr>
          <w:p w14:paraId="646380C9" w14:textId="33D874EA" w:rsidR="002D5BE3" w:rsidRDefault="002D5BE3" w:rsidP="00C42F4B">
            <w:pPr>
              <w:pStyle w:val="Tabelltekst"/>
            </w:pPr>
            <w:r>
              <w:t>B.2.1</w:t>
            </w:r>
          </w:p>
        </w:tc>
        <w:tc>
          <w:tcPr>
            <w:tcW w:w="3228" w:type="dxa"/>
          </w:tcPr>
          <w:p w14:paraId="585097A7" w14:textId="77777777" w:rsidR="002D5BE3" w:rsidRPr="00697C9D" w:rsidRDefault="002D5BE3" w:rsidP="00C42F4B">
            <w:pPr>
              <w:pStyle w:val="Tabelltekst"/>
            </w:pPr>
          </w:p>
        </w:tc>
      </w:tr>
      <w:tr w:rsidR="000F3C03" w:rsidRPr="00697C9D" w14:paraId="52751566" w14:textId="77777777" w:rsidTr="00B7710D">
        <w:tc>
          <w:tcPr>
            <w:tcW w:w="3311" w:type="dxa"/>
            <w:shd w:val="clear" w:color="auto" w:fill="E7ECEF" w:themeFill="accent6" w:themeFillTint="33"/>
          </w:tcPr>
          <w:p w14:paraId="368035AC" w14:textId="00085E50" w:rsidR="00097ED0" w:rsidRPr="00E57DF5" w:rsidRDefault="00097ED0" w:rsidP="1268C491">
            <w:pPr>
              <w:pStyle w:val="Tabelltekst"/>
            </w:pPr>
            <w:r>
              <w:rPr>
                <w:b/>
                <w:bCs/>
              </w:rPr>
              <w:t>Firmaattest</w:t>
            </w:r>
            <w:r>
              <w:rPr>
                <w:b/>
                <w:bCs/>
              </w:rPr>
              <w:br/>
            </w:r>
            <w:r w:rsidRPr="00F104BB">
              <w:t>Utskrift fra foretaksregister.</w:t>
            </w:r>
            <w:r>
              <w:br/>
            </w:r>
            <w:r w:rsidRPr="00F104BB">
              <w:t>Leveres for tilbyder og ev. støttende foretak.</w:t>
            </w:r>
          </w:p>
        </w:tc>
        <w:tc>
          <w:tcPr>
            <w:tcW w:w="2205" w:type="dxa"/>
            <w:shd w:val="clear" w:color="auto" w:fill="E7ECEF" w:themeFill="accent6" w:themeFillTint="33"/>
          </w:tcPr>
          <w:p w14:paraId="6F97D27C" w14:textId="77777777" w:rsidR="00097ED0" w:rsidRDefault="00097ED0" w:rsidP="00C42F4B">
            <w:pPr>
              <w:pStyle w:val="Tabelltekst"/>
            </w:pPr>
          </w:p>
        </w:tc>
        <w:tc>
          <w:tcPr>
            <w:tcW w:w="890" w:type="dxa"/>
            <w:shd w:val="clear" w:color="auto" w:fill="E7ECEF" w:themeFill="accent6" w:themeFillTint="33"/>
          </w:tcPr>
          <w:p w14:paraId="2E72D86F" w14:textId="1728FC83" w:rsidR="00097ED0" w:rsidRDefault="00097ED0" w:rsidP="00C42F4B">
            <w:pPr>
              <w:pStyle w:val="Tabelltekst"/>
            </w:pPr>
            <w:r>
              <w:t>B.2.2.3</w:t>
            </w:r>
          </w:p>
        </w:tc>
        <w:tc>
          <w:tcPr>
            <w:tcW w:w="3228" w:type="dxa"/>
          </w:tcPr>
          <w:p w14:paraId="06E5D7B2" w14:textId="77777777" w:rsidR="00097ED0" w:rsidRPr="00697C9D" w:rsidRDefault="00097ED0" w:rsidP="00C42F4B">
            <w:pPr>
              <w:pStyle w:val="Tabelltekst"/>
            </w:pPr>
          </w:p>
        </w:tc>
      </w:tr>
      <w:tr w:rsidR="002D5BE3" w:rsidRPr="00697C9D" w14:paraId="1A009ADA" w14:textId="77777777" w:rsidTr="00B7710D">
        <w:tc>
          <w:tcPr>
            <w:tcW w:w="3311" w:type="dxa"/>
            <w:shd w:val="clear" w:color="auto" w:fill="E7ECEF" w:themeFill="accent6" w:themeFillTint="33"/>
          </w:tcPr>
          <w:p w14:paraId="27043B3C" w14:textId="30D443AD" w:rsidR="002D5BE3" w:rsidRPr="00540C47" w:rsidRDefault="00097ED0" w:rsidP="1268C491">
            <w:pPr>
              <w:pStyle w:val="Tabelltekst"/>
            </w:pPr>
            <w:r w:rsidRPr="00CF3FB5">
              <w:rPr>
                <w:b/>
                <w:bCs/>
              </w:rPr>
              <w:t>Tilbyders relevante erfaring</w:t>
            </w:r>
            <w:r>
              <w:br/>
              <w:t>Utfylt skjema som viser referanseprosjekter for tilbyder og ev. støttende foretak. Ett skjema leveres.</w:t>
            </w:r>
          </w:p>
        </w:tc>
        <w:tc>
          <w:tcPr>
            <w:tcW w:w="2205" w:type="dxa"/>
            <w:shd w:val="clear" w:color="auto" w:fill="E7ECEF" w:themeFill="accent6" w:themeFillTint="33"/>
          </w:tcPr>
          <w:p w14:paraId="19957791" w14:textId="0901FB9A" w:rsidR="00097ED0" w:rsidRDefault="00097ED0" w:rsidP="00C42F4B">
            <w:pPr>
              <w:pStyle w:val="Tabelltekst"/>
            </w:pPr>
            <w:r>
              <w:t>Konkurransegrunnlagets</w:t>
            </w:r>
            <w:r>
              <w:br/>
              <w:t>vedlegg 2- Mal tilbyders relevante erfaring</w:t>
            </w:r>
          </w:p>
        </w:tc>
        <w:tc>
          <w:tcPr>
            <w:tcW w:w="890" w:type="dxa"/>
            <w:shd w:val="clear" w:color="auto" w:fill="E7ECEF" w:themeFill="accent6" w:themeFillTint="33"/>
          </w:tcPr>
          <w:p w14:paraId="686142F6" w14:textId="2771A90A" w:rsidR="002D5BE3" w:rsidRPr="00697C9D" w:rsidRDefault="002D5BE3" w:rsidP="00C42F4B">
            <w:pPr>
              <w:pStyle w:val="Tabelltekst"/>
            </w:pPr>
            <w:r>
              <w:t>B.2.2</w:t>
            </w:r>
            <w:r w:rsidR="00097ED0">
              <w:t>.4</w:t>
            </w:r>
          </w:p>
        </w:tc>
        <w:tc>
          <w:tcPr>
            <w:tcW w:w="3228" w:type="dxa"/>
          </w:tcPr>
          <w:p w14:paraId="7652D338" w14:textId="77777777" w:rsidR="002D5BE3" w:rsidRPr="00697C9D" w:rsidRDefault="002D5BE3" w:rsidP="00C42F4B">
            <w:pPr>
              <w:pStyle w:val="Tabelltekst"/>
            </w:pPr>
          </w:p>
        </w:tc>
      </w:tr>
      <w:tr w:rsidR="000F3C03" w:rsidRPr="00697C9D" w14:paraId="145D3E56" w14:textId="77777777" w:rsidTr="00B7710D">
        <w:tc>
          <w:tcPr>
            <w:tcW w:w="3311" w:type="dxa"/>
            <w:shd w:val="clear" w:color="auto" w:fill="E7ECEF" w:themeFill="accent6" w:themeFillTint="33"/>
          </w:tcPr>
          <w:p w14:paraId="5CD2ACDF" w14:textId="075FC63B" w:rsidR="00097ED0" w:rsidRPr="00CF3FB5" w:rsidRDefault="00097ED0" w:rsidP="1268C491">
            <w:pPr>
              <w:pStyle w:val="Tabelltekst"/>
              <w:rPr>
                <w:b/>
                <w:bCs/>
              </w:rPr>
            </w:pPr>
            <w:r>
              <w:rPr>
                <w:b/>
                <w:bCs/>
              </w:rPr>
              <w:t>Tilbyders gjennomføringsevne</w:t>
            </w:r>
            <w:r>
              <w:rPr>
                <w:b/>
                <w:bCs/>
              </w:rPr>
              <w:br/>
            </w:r>
            <w:r>
              <w:t xml:space="preserve">Utfylt </w:t>
            </w:r>
            <w:r w:rsidRPr="00637456">
              <w:t xml:space="preserve">skjema som viser at </w:t>
            </w:r>
            <w:r>
              <w:t xml:space="preserve">tilbyder </w:t>
            </w:r>
            <w:r w:rsidRPr="00637456">
              <w:t xml:space="preserve">har ressurser til å oppfylle kontrakten. </w:t>
            </w:r>
            <w:r>
              <w:t xml:space="preserve">Info om </w:t>
            </w:r>
            <w:r w:rsidRPr="00637456">
              <w:t>tilbyders egne og ev. ressurser hos underleverandør</w:t>
            </w:r>
            <w:r>
              <w:t xml:space="preserve"> fylles inn</w:t>
            </w:r>
            <w:r w:rsidRPr="00637456">
              <w:t xml:space="preserve">. Ett </w:t>
            </w:r>
            <w:r>
              <w:t>skjema leveres</w:t>
            </w:r>
            <w:r w:rsidRPr="00637456">
              <w:t>.</w:t>
            </w:r>
          </w:p>
        </w:tc>
        <w:tc>
          <w:tcPr>
            <w:tcW w:w="2205" w:type="dxa"/>
            <w:shd w:val="clear" w:color="auto" w:fill="E7ECEF" w:themeFill="accent6" w:themeFillTint="33"/>
          </w:tcPr>
          <w:p w14:paraId="193ECB58" w14:textId="53FA9F8A" w:rsidR="00097ED0" w:rsidRDefault="00097ED0" w:rsidP="00C42F4B">
            <w:pPr>
              <w:pStyle w:val="Tabelltekst"/>
            </w:pPr>
            <w:r>
              <w:t>Konkurransegrunnlagets</w:t>
            </w:r>
            <w:r>
              <w:br/>
              <w:t>vedlegg 3- Mal tilbyders gjennomføringsevne</w:t>
            </w:r>
          </w:p>
        </w:tc>
        <w:tc>
          <w:tcPr>
            <w:tcW w:w="890" w:type="dxa"/>
            <w:shd w:val="clear" w:color="auto" w:fill="E7ECEF" w:themeFill="accent6" w:themeFillTint="33"/>
          </w:tcPr>
          <w:p w14:paraId="190BAAC4" w14:textId="35D4EC1E" w:rsidR="00097ED0" w:rsidRDefault="00097ED0" w:rsidP="00C42F4B">
            <w:pPr>
              <w:pStyle w:val="Tabelltekst"/>
            </w:pPr>
            <w:r>
              <w:t>B.2.2.5</w:t>
            </w:r>
          </w:p>
        </w:tc>
        <w:tc>
          <w:tcPr>
            <w:tcW w:w="3228" w:type="dxa"/>
          </w:tcPr>
          <w:p w14:paraId="6FA2D2BA" w14:textId="77777777" w:rsidR="00097ED0" w:rsidRPr="00697C9D" w:rsidRDefault="00097ED0" w:rsidP="00C42F4B">
            <w:pPr>
              <w:pStyle w:val="Tabelltekst"/>
            </w:pPr>
          </w:p>
        </w:tc>
      </w:tr>
      <w:tr w:rsidR="000F3C03" w:rsidRPr="00697C9D" w14:paraId="5178EA09" w14:textId="77777777" w:rsidTr="00B7710D">
        <w:tc>
          <w:tcPr>
            <w:tcW w:w="3311" w:type="dxa"/>
            <w:shd w:val="clear" w:color="auto" w:fill="E7ECEF" w:themeFill="accent6" w:themeFillTint="33"/>
          </w:tcPr>
          <w:p w14:paraId="168BCF0D" w14:textId="34D4CD41" w:rsidR="00097ED0" w:rsidRDefault="00097ED0" w:rsidP="1268C491">
            <w:pPr>
              <w:pStyle w:val="Tabelltekst"/>
              <w:rPr>
                <w:b/>
                <w:bCs/>
              </w:rPr>
            </w:pPr>
            <w:r>
              <w:rPr>
                <w:b/>
                <w:bCs/>
              </w:rPr>
              <w:t>Miljøoppfølgingssystem</w:t>
            </w:r>
            <w:r>
              <w:rPr>
                <w:b/>
                <w:bCs/>
              </w:rPr>
              <w:br/>
            </w:r>
            <w:r w:rsidRPr="00486F52">
              <w:t>Dokumentasjon iht. krav i konkurransegrunnlaget leveres for tilby</w:t>
            </w:r>
            <w:r>
              <w:t>d</w:t>
            </w:r>
            <w:r w:rsidRPr="00486F52">
              <w:t>er.</w:t>
            </w:r>
          </w:p>
        </w:tc>
        <w:tc>
          <w:tcPr>
            <w:tcW w:w="2205" w:type="dxa"/>
            <w:shd w:val="clear" w:color="auto" w:fill="E7ECEF" w:themeFill="accent6" w:themeFillTint="33"/>
          </w:tcPr>
          <w:p w14:paraId="0C92DE72" w14:textId="77777777" w:rsidR="00097ED0" w:rsidRDefault="00097ED0" w:rsidP="00C42F4B">
            <w:pPr>
              <w:pStyle w:val="Tabelltekst"/>
            </w:pPr>
          </w:p>
        </w:tc>
        <w:tc>
          <w:tcPr>
            <w:tcW w:w="890" w:type="dxa"/>
            <w:shd w:val="clear" w:color="auto" w:fill="E7ECEF" w:themeFill="accent6" w:themeFillTint="33"/>
          </w:tcPr>
          <w:p w14:paraId="796C8225" w14:textId="783CC227" w:rsidR="00097ED0" w:rsidRDefault="00097ED0" w:rsidP="00C42F4B">
            <w:pPr>
              <w:pStyle w:val="Tabelltekst"/>
            </w:pPr>
            <w:r>
              <w:t>B.2.2.6</w:t>
            </w:r>
          </w:p>
        </w:tc>
        <w:tc>
          <w:tcPr>
            <w:tcW w:w="3228" w:type="dxa"/>
          </w:tcPr>
          <w:p w14:paraId="52C9B143" w14:textId="77777777" w:rsidR="00097ED0" w:rsidRPr="00697C9D" w:rsidRDefault="00097ED0" w:rsidP="00C42F4B">
            <w:pPr>
              <w:pStyle w:val="Tabelltekst"/>
            </w:pPr>
          </w:p>
        </w:tc>
      </w:tr>
      <w:tr w:rsidR="000F3C03" w:rsidRPr="00697C9D" w14:paraId="510F0B72" w14:textId="77777777" w:rsidTr="00B7710D">
        <w:tc>
          <w:tcPr>
            <w:tcW w:w="3311" w:type="dxa"/>
            <w:shd w:val="clear" w:color="auto" w:fill="E7ECEF" w:themeFill="accent6" w:themeFillTint="33"/>
          </w:tcPr>
          <w:p w14:paraId="0B3371F0" w14:textId="02B4415F" w:rsidR="00097ED0" w:rsidRDefault="00097ED0" w:rsidP="1268C491">
            <w:pPr>
              <w:pStyle w:val="Tabelltekst"/>
              <w:rPr>
                <w:b/>
                <w:bCs/>
              </w:rPr>
            </w:pPr>
            <w:r>
              <w:rPr>
                <w:b/>
                <w:bCs/>
              </w:rPr>
              <w:t>Kvalitetssikringssystem</w:t>
            </w:r>
            <w:r>
              <w:rPr>
                <w:b/>
                <w:bCs/>
              </w:rPr>
              <w:br/>
            </w:r>
            <w:r w:rsidRPr="00486F52">
              <w:t>Dokumentasjon iht. krav i konkurransegrunnlaget leveres for tilby</w:t>
            </w:r>
            <w:r>
              <w:t>d</w:t>
            </w:r>
            <w:r w:rsidRPr="00486F52">
              <w:t>er.</w:t>
            </w:r>
          </w:p>
        </w:tc>
        <w:tc>
          <w:tcPr>
            <w:tcW w:w="2205" w:type="dxa"/>
            <w:shd w:val="clear" w:color="auto" w:fill="E7ECEF" w:themeFill="accent6" w:themeFillTint="33"/>
          </w:tcPr>
          <w:p w14:paraId="4FA6ABAD" w14:textId="77777777" w:rsidR="00097ED0" w:rsidRDefault="00097ED0" w:rsidP="00C42F4B">
            <w:pPr>
              <w:pStyle w:val="Tabelltekst"/>
            </w:pPr>
          </w:p>
        </w:tc>
        <w:tc>
          <w:tcPr>
            <w:tcW w:w="890" w:type="dxa"/>
            <w:shd w:val="clear" w:color="auto" w:fill="E7ECEF" w:themeFill="accent6" w:themeFillTint="33"/>
          </w:tcPr>
          <w:p w14:paraId="4814DB1F" w14:textId="72667035" w:rsidR="00097ED0" w:rsidRDefault="00097ED0" w:rsidP="00C42F4B">
            <w:pPr>
              <w:pStyle w:val="Tabelltekst"/>
            </w:pPr>
            <w:r>
              <w:t>B.2.2.7</w:t>
            </w:r>
          </w:p>
        </w:tc>
        <w:tc>
          <w:tcPr>
            <w:tcW w:w="3228" w:type="dxa"/>
          </w:tcPr>
          <w:p w14:paraId="632714D8" w14:textId="77777777" w:rsidR="00097ED0" w:rsidRPr="00697C9D" w:rsidRDefault="00097ED0" w:rsidP="00C42F4B">
            <w:pPr>
              <w:pStyle w:val="Tabelltekst"/>
            </w:pPr>
          </w:p>
        </w:tc>
      </w:tr>
      <w:tr w:rsidR="000F3C03" w:rsidRPr="00697C9D" w14:paraId="5DDDA8D7" w14:textId="77777777" w:rsidTr="00B7710D">
        <w:tc>
          <w:tcPr>
            <w:tcW w:w="3311" w:type="dxa"/>
            <w:shd w:val="clear" w:color="auto" w:fill="E7ECEF" w:themeFill="accent6" w:themeFillTint="33"/>
          </w:tcPr>
          <w:p w14:paraId="58D75507" w14:textId="1696E131" w:rsidR="00097ED0" w:rsidRDefault="00097ED0" w:rsidP="1268C491">
            <w:pPr>
              <w:pStyle w:val="Tabelltekst"/>
              <w:rPr>
                <w:b/>
                <w:bCs/>
              </w:rPr>
            </w:pPr>
            <w:r>
              <w:rPr>
                <w:b/>
                <w:bCs/>
              </w:rPr>
              <w:t>Skatteattest</w:t>
            </w:r>
            <w:r>
              <w:rPr>
                <w:b/>
                <w:bCs/>
              </w:rPr>
              <w:br/>
            </w:r>
            <w:r w:rsidRPr="00F32602">
              <w:t>Leveres for tilbyder og ev. støttende virksomheter.</w:t>
            </w:r>
          </w:p>
        </w:tc>
        <w:tc>
          <w:tcPr>
            <w:tcW w:w="2205" w:type="dxa"/>
            <w:shd w:val="clear" w:color="auto" w:fill="E7ECEF" w:themeFill="accent6" w:themeFillTint="33"/>
          </w:tcPr>
          <w:p w14:paraId="57E5D22C" w14:textId="77777777" w:rsidR="00097ED0" w:rsidRDefault="00097ED0" w:rsidP="00C42F4B">
            <w:pPr>
              <w:pStyle w:val="Tabelltekst"/>
            </w:pPr>
          </w:p>
        </w:tc>
        <w:tc>
          <w:tcPr>
            <w:tcW w:w="890" w:type="dxa"/>
            <w:shd w:val="clear" w:color="auto" w:fill="E7ECEF" w:themeFill="accent6" w:themeFillTint="33"/>
          </w:tcPr>
          <w:p w14:paraId="26BCB9A7" w14:textId="5C7EFFB9" w:rsidR="00097ED0" w:rsidRDefault="00097ED0" w:rsidP="00C42F4B">
            <w:pPr>
              <w:pStyle w:val="Tabelltekst"/>
            </w:pPr>
            <w:r>
              <w:t>B.2.4</w:t>
            </w:r>
          </w:p>
        </w:tc>
        <w:tc>
          <w:tcPr>
            <w:tcW w:w="3228" w:type="dxa"/>
          </w:tcPr>
          <w:p w14:paraId="312B0313" w14:textId="77777777" w:rsidR="00097ED0" w:rsidRPr="00697C9D" w:rsidRDefault="00097ED0" w:rsidP="00C42F4B">
            <w:pPr>
              <w:pStyle w:val="Tabelltekst"/>
            </w:pPr>
          </w:p>
        </w:tc>
      </w:tr>
      <w:tr w:rsidR="000F3C03" w:rsidRPr="00697C9D" w14:paraId="7C20703F" w14:textId="77777777" w:rsidTr="00B7710D">
        <w:tc>
          <w:tcPr>
            <w:tcW w:w="3311" w:type="dxa"/>
            <w:shd w:val="clear" w:color="auto" w:fill="E7ECEF" w:themeFill="accent6" w:themeFillTint="33"/>
          </w:tcPr>
          <w:p w14:paraId="70265227" w14:textId="5DD4505A" w:rsidR="00097ED0" w:rsidRDefault="00097ED0" w:rsidP="1268C491">
            <w:pPr>
              <w:pStyle w:val="Tabelltekst"/>
              <w:rPr>
                <w:b/>
                <w:bCs/>
              </w:rPr>
            </w:pPr>
            <w:r>
              <w:rPr>
                <w:b/>
                <w:bCs/>
              </w:rPr>
              <w:t>Timepriser</w:t>
            </w:r>
            <w:r>
              <w:rPr>
                <w:b/>
                <w:bCs/>
              </w:rPr>
              <w:br/>
            </w:r>
            <w:r w:rsidRPr="0042785A">
              <w:t>Utfylt skjema leveres, ett per tilbud.</w:t>
            </w:r>
          </w:p>
        </w:tc>
        <w:tc>
          <w:tcPr>
            <w:tcW w:w="2205" w:type="dxa"/>
            <w:shd w:val="clear" w:color="auto" w:fill="E7ECEF" w:themeFill="accent6" w:themeFillTint="33"/>
          </w:tcPr>
          <w:p w14:paraId="092A9AA8" w14:textId="05CEE7A2" w:rsidR="00097ED0" w:rsidRDefault="00097ED0" w:rsidP="00C42F4B">
            <w:pPr>
              <w:pStyle w:val="Tabelltekst"/>
            </w:pPr>
            <w:r>
              <w:t>Konkurransegrunnlagets vedlegg 5 – Mal for timepriser</w:t>
            </w:r>
          </w:p>
        </w:tc>
        <w:tc>
          <w:tcPr>
            <w:tcW w:w="890" w:type="dxa"/>
            <w:shd w:val="clear" w:color="auto" w:fill="E7ECEF" w:themeFill="accent6" w:themeFillTint="33"/>
          </w:tcPr>
          <w:p w14:paraId="427BD581" w14:textId="36BF6806" w:rsidR="00097ED0" w:rsidRDefault="00097ED0" w:rsidP="00C42F4B">
            <w:pPr>
              <w:pStyle w:val="Tabelltekst"/>
            </w:pPr>
            <w:r>
              <w:t>B.3.9</w:t>
            </w:r>
          </w:p>
        </w:tc>
        <w:tc>
          <w:tcPr>
            <w:tcW w:w="3228" w:type="dxa"/>
          </w:tcPr>
          <w:p w14:paraId="23BA91BA" w14:textId="77777777" w:rsidR="00097ED0" w:rsidRPr="00697C9D" w:rsidRDefault="00097ED0" w:rsidP="00C42F4B">
            <w:pPr>
              <w:pStyle w:val="Tabelltekst"/>
            </w:pPr>
          </w:p>
        </w:tc>
      </w:tr>
      <w:tr w:rsidR="000F3C03" w:rsidRPr="00697C9D" w14:paraId="255E7F0D" w14:textId="77777777" w:rsidTr="00B7710D">
        <w:tc>
          <w:tcPr>
            <w:tcW w:w="3311" w:type="dxa"/>
            <w:shd w:val="clear" w:color="auto" w:fill="E7ECEF" w:themeFill="accent6" w:themeFillTint="33"/>
          </w:tcPr>
          <w:p w14:paraId="74572F90" w14:textId="5914E54C" w:rsidR="00097ED0" w:rsidRDefault="00097ED0" w:rsidP="1268C491">
            <w:pPr>
              <w:pStyle w:val="Tabelltekst"/>
              <w:rPr>
                <w:b/>
                <w:bCs/>
              </w:rPr>
            </w:pPr>
            <w:r>
              <w:rPr>
                <w:b/>
                <w:bCs/>
              </w:rPr>
              <w:t>Oppdragsledernes kompetanse</w:t>
            </w:r>
            <w:r>
              <w:rPr>
                <w:b/>
                <w:bCs/>
              </w:rPr>
              <w:br/>
            </w:r>
            <w:r w:rsidRPr="00B06940">
              <w:t>Utfylt CV</w:t>
            </w:r>
            <w:r>
              <w:t>-mal</w:t>
            </w:r>
            <w:r w:rsidRPr="00B06940">
              <w:t xml:space="preserve"> for 2 oppdragsledere som tilbys.</w:t>
            </w:r>
          </w:p>
        </w:tc>
        <w:tc>
          <w:tcPr>
            <w:tcW w:w="2205" w:type="dxa"/>
            <w:shd w:val="clear" w:color="auto" w:fill="E7ECEF" w:themeFill="accent6" w:themeFillTint="33"/>
          </w:tcPr>
          <w:p w14:paraId="4FC8AC16" w14:textId="114B16B7" w:rsidR="00097ED0" w:rsidRDefault="00097ED0" w:rsidP="00C42F4B">
            <w:pPr>
              <w:pStyle w:val="Tabelltekst"/>
            </w:pPr>
            <w:r>
              <w:t>Konkurransegrunnlagets vedlegg 6 – Mal CV</w:t>
            </w:r>
          </w:p>
        </w:tc>
        <w:tc>
          <w:tcPr>
            <w:tcW w:w="890" w:type="dxa"/>
            <w:shd w:val="clear" w:color="auto" w:fill="E7ECEF" w:themeFill="accent6" w:themeFillTint="33"/>
          </w:tcPr>
          <w:p w14:paraId="607E9CBC" w14:textId="28453F86" w:rsidR="00097ED0" w:rsidRDefault="00097ED0" w:rsidP="00C42F4B">
            <w:pPr>
              <w:pStyle w:val="Tabelltekst"/>
            </w:pPr>
            <w:r>
              <w:t>B.3.10</w:t>
            </w:r>
          </w:p>
        </w:tc>
        <w:tc>
          <w:tcPr>
            <w:tcW w:w="3228" w:type="dxa"/>
          </w:tcPr>
          <w:p w14:paraId="744FC2D8" w14:textId="77777777" w:rsidR="00097ED0" w:rsidRPr="00697C9D" w:rsidRDefault="00097ED0" w:rsidP="00C42F4B">
            <w:pPr>
              <w:pStyle w:val="Tabelltekst"/>
            </w:pPr>
          </w:p>
        </w:tc>
      </w:tr>
      <w:tr w:rsidR="00C837B3" w:rsidRPr="00697C9D" w14:paraId="5713B3A3" w14:textId="77777777" w:rsidTr="00F0025E">
        <w:tc>
          <w:tcPr>
            <w:tcW w:w="9634" w:type="dxa"/>
            <w:gridSpan w:val="4"/>
            <w:shd w:val="clear" w:color="auto" w:fill="E7ECEF" w:themeFill="accent6" w:themeFillTint="33"/>
          </w:tcPr>
          <w:p w14:paraId="114D21BB" w14:textId="32B0FEE0" w:rsidR="00C837B3" w:rsidRPr="002529AD" w:rsidRDefault="00C837B3" w:rsidP="002529AD">
            <w:pPr>
              <w:pStyle w:val="Tabelltekst"/>
              <w:jc w:val="center"/>
              <w:rPr>
                <w:b/>
                <w:bCs/>
              </w:rPr>
            </w:pPr>
            <w:r w:rsidRPr="002529AD">
              <w:rPr>
                <w:b/>
                <w:bCs/>
              </w:rPr>
              <w:t>Eventuelt</w:t>
            </w:r>
          </w:p>
        </w:tc>
      </w:tr>
      <w:tr w:rsidR="00C837B3" w:rsidRPr="00697C9D" w14:paraId="527120D9" w14:textId="77777777" w:rsidTr="00F0025E">
        <w:tc>
          <w:tcPr>
            <w:tcW w:w="9634" w:type="dxa"/>
            <w:gridSpan w:val="4"/>
            <w:shd w:val="clear" w:color="auto" w:fill="E7ECEF" w:themeFill="accent6" w:themeFillTint="33"/>
          </w:tcPr>
          <w:p w14:paraId="3EDD7F80" w14:textId="1C56167D" w:rsidR="00C837B3" w:rsidRPr="002529AD" w:rsidRDefault="00C837B3" w:rsidP="002529AD">
            <w:pPr>
              <w:pStyle w:val="Tabelltekst"/>
              <w:jc w:val="center"/>
              <w:rPr>
                <w:b/>
                <w:bCs/>
              </w:rPr>
            </w:pPr>
            <w:r w:rsidRPr="002529AD">
              <w:rPr>
                <w:b/>
                <w:bCs/>
              </w:rPr>
              <w:t>Ved støttende foretak</w:t>
            </w:r>
            <w:r w:rsidR="002529AD" w:rsidRPr="002529AD">
              <w:rPr>
                <w:b/>
                <w:bCs/>
              </w:rPr>
              <w:t>:</w:t>
            </w:r>
          </w:p>
        </w:tc>
      </w:tr>
      <w:tr w:rsidR="002D5BE3" w:rsidRPr="00697C9D" w14:paraId="48B4BCEB" w14:textId="77777777" w:rsidTr="00B7710D">
        <w:tc>
          <w:tcPr>
            <w:tcW w:w="3311" w:type="dxa"/>
            <w:shd w:val="clear" w:color="auto" w:fill="E7ECEF" w:themeFill="accent6" w:themeFillTint="33"/>
          </w:tcPr>
          <w:p w14:paraId="244155B1" w14:textId="631C5197" w:rsidR="002D5BE3" w:rsidRPr="004B47F9" w:rsidRDefault="00097ED0" w:rsidP="00C42F4B">
            <w:pPr>
              <w:pStyle w:val="Tabelltekst"/>
            </w:pPr>
            <w:r w:rsidRPr="00783E19">
              <w:rPr>
                <w:b/>
                <w:bCs/>
              </w:rPr>
              <w:t>Forpliktelseserklæring</w:t>
            </w:r>
            <w:r>
              <w:br/>
              <w:t>Lever</w:t>
            </w:r>
            <w:r w:rsidR="00886737">
              <w:t>e</w:t>
            </w:r>
            <w:r>
              <w:t xml:space="preserve">s hvis tilbyder støtter seg på andre </w:t>
            </w:r>
            <w:r w:rsidR="00010ACF">
              <w:t>foretak</w:t>
            </w:r>
            <w:r>
              <w:t xml:space="preserve"> for å være kvalifisert</w:t>
            </w:r>
            <w:r w:rsidRPr="009C4593">
              <w:t>, herunder ved ressurser som ikke er ansatt hos tilbyder.</w:t>
            </w:r>
            <w:r>
              <w:t xml:space="preserve"> Utfylt </w:t>
            </w:r>
            <w:r w:rsidR="00886737">
              <w:t xml:space="preserve">skjema </w:t>
            </w:r>
            <w:r w:rsidR="00DF018B">
              <w:t xml:space="preserve">fra </w:t>
            </w:r>
            <w:r>
              <w:t>(hvert av de) støttende foretak(ene).</w:t>
            </w:r>
          </w:p>
        </w:tc>
        <w:tc>
          <w:tcPr>
            <w:tcW w:w="2205" w:type="dxa"/>
            <w:shd w:val="clear" w:color="auto" w:fill="E7ECEF" w:themeFill="accent6" w:themeFillTint="33"/>
          </w:tcPr>
          <w:p w14:paraId="7760D403" w14:textId="58E7CD38" w:rsidR="00097ED0" w:rsidRDefault="00097ED0" w:rsidP="00C42F4B">
            <w:pPr>
              <w:pStyle w:val="Tabelltekst"/>
            </w:pPr>
            <w:r>
              <w:t>Konkurransegrunnlagets</w:t>
            </w:r>
            <w:r>
              <w:br/>
              <w:t>vedlegg 4 - Mal forpliktelseserklæring</w:t>
            </w:r>
          </w:p>
        </w:tc>
        <w:tc>
          <w:tcPr>
            <w:tcW w:w="890" w:type="dxa"/>
            <w:shd w:val="clear" w:color="auto" w:fill="E7ECEF" w:themeFill="accent6" w:themeFillTint="33"/>
          </w:tcPr>
          <w:p w14:paraId="79813F7D" w14:textId="7C7A356F" w:rsidR="002D5BE3" w:rsidRPr="00697C9D" w:rsidRDefault="002D5BE3" w:rsidP="00C42F4B">
            <w:pPr>
              <w:pStyle w:val="Tabelltekst"/>
            </w:pPr>
            <w:r w:rsidRPr="00FA52C4">
              <w:t>B.2.3</w:t>
            </w:r>
            <w:r>
              <w:t>.1</w:t>
            </w:r>
          </w:p>
        </w:tc>
        <w:tc>
          <w:tcPr>
            <w:tcW w:w="3228" w:type="dxa"/>
          </w:tcPr>
          <w:p w14:paraId="6E6D9698" w14:textId="77777777" w:rsidR="002D5BE3" w:rsidRPr="00697C9D" w:rsidRDefault="002D5BE3" w:rsidP="00C42F4B">
            <w:pPr>
              <w:pStyle w:val="Tabelltekst"/>
            </w:pPr>
          </w:p>
        </w:tc>
      </w:tr>
      <w:tr w:rsidR="000F3C03" w:rsidRPr="00697C9D" w14:paraId="7F9BC9FB" w14:textId="77777777" w:rsidTr="00B7710D">
        <w:tc>
          <w:tcPr>
            <w:tcW w:w="3311" w:type="dxa"/>
            <w:shd w:val="clear" w:color="auto" w:fill="E7ECEF" w:themeFill="accent6" w:themeFillTint="33"/>
          </w:tcPr>
          <w:p w14:paraId="6B5D79C3" w14:textId="489EC8D7" w:rsidR="00097ED0" w:rsidRPr="00783E19" w:rsidRDefault="00097ED0" w:rsidP="00C42F4B">
            <w:pPr>
              <w:pStyle w:val="Tabelltekst"/>
              <w:rPr>
                <w:b/>
                <w:bCs/>
              </w:rPr>
            </w:pPr>
            <w:r w:rsidRPr="00783E19">
              <w:rPr>
                <w:b/>
                <w:bCs/>
              </w:rPr>
              <w:t>Dokumentasjon for støttende foretak</w:t>
            </w:r>
          </w:p>
        </w:tc>
        <w:tc>
          <w:tcPr>
            <w:tcW w:w="2205" w:type="dxa"/>
            <w:shd w:val="clear" w:color="auto" w:fill="E7ECEF" w:themeFill="accent6" w:themeFillTint="33"/>
          </w:tcPr>
          <w:p w14:paraId="7C150C2C" w14:textId="77777777" w:rsidR="00097ED0" w:rsidRPr="00FA52C4" w:rsidRDefault="00097ED0" w:rsidP="00C42F4B">
            <w:pPr>
              <w:pStyle w:val="Tabelltekst"/>
            </w:pPr>
          </w:p>
        </w:tc>
        <w:tc>
          <w:tcPr>
            <w:tcW w:w="890" w:type="dxa"/>
            <w:shd w:val="clear" w:color="auto" w:fill="E7ECEF" w:themeFill="accent6" w:themeFillTint="33"/>
          </w:tcPr>
          <w:p w14:paraId="4E80E833" w14:textId="793BA582" w:rsidR="00097ED0" w:rsidRPr="00FA52C4" w:rsidRDefault="00097ED0" w:rsidP="00C42F4B">
            <w:pPr>
              <w:pStyle w:val="Tabelltekst"/>
            </w:pPr>
            <w:r>
              <w:t>B.2.3.2</w:t>
            </w:r>
          </w:p>
        </w:tc>
        <w:tc>
          <w:tcPr>
            <w:tcW w:w="3228" w:type="dxa"/>
          </w:tcPr>
          <w:p w14:paraId="4258BBE0" w14:textId="77777777" w:rsidR="00097ED0" w:rsidRPr="00697C9D" w:rsidRDefault="00097ED0" w:rsidP="00C42F4B">
            <w:pPr>
              <w:pStyle w:val="Tabelltekst"/>
            </w:pPr>
          </w:p>
        </w:tc>
      </w:tr>
      <w:tr w:rsidR="002529AD" w:rsidRPr="00697C9D" w14:paraId="59E2AAE8" w14:textId="77777777" w:rsidTr="00F0025E">
        <w:tc>
          <w:tcPr>
            <w:tcW w:w="9634" w:type="dxa"/>
            <w:gridSpan w:val="4"/>
            <w:shd w:val="clear" w:color="auto" w:fill="E7ECEF" w:themeFill="accent6" w:themeFillTint="33"/>
          </w:tcPr>
          <w:p w14:paraId="55FCAF6C" w14:textId="596E2160" w:rsidR="002529AD" w:rsidRPr="002529AD" w:rsidRDefault="002529AD" w:rsidP="002529AD">
            <w:pPr>
              <w:pStyle w:val="Tabelltekst"/>
              <w:jc w:val="center"/>
              <w:rPr>
                <w:b/>
                <w:bCs/>
              </w:rPr>
            </w:pPr>
            <w:r w:rsidRPr="002529AD">
              <w:rPr>
                <w:b/>
                <w:bCs/>
              </w:rPr>
              <w:t>Ved leverandørfell</w:t>
            </w:r>
            <w:r>
              <w:rPr>
                <w:b/>
                <w:bCs/>
              </w:rPr>
              <w:t>e</w:t>
            </w:r>
            <w:r w:rsidRPr="002529AD">
              <w:rPr>
                <w:b/>
                <w:bCs/>
              </w:rPr>
              <w:t>sskap:</w:t>
            </w:r>
          </w:p>
        </w:tc>
      </w:tr>
      <w:tr w:rsidR="002529AD" w:rsidRPr="00697C9D" w14:paraId="163CA053" w14:textId="77777777" w:rsidTr="00B7710D">
        <w:tc>
          <w:tcPr>
            <w:tcW w:w="3311" w:type="dxa"/>
            <w:shd w:val="clear" w:color="auto" w:fill="E7ECEF" w:themeFill="accent6" w:themeFillTint="33"/>
          </w:tcPr>
          <w:p w14:paraId="4A5096BD" w14:textId="19FC79C7" w:rsidR="002529AD" w:rsidRPr="00D80711" w:rsidRDefault="002529AD" w:rsidP="002529AD">
            <w:pPr>
              <w:pStyle w:val="Tabelltekst"/>
              <w:rPr>
                <w:b/>
                <w:bCs/>
              </w:rPr>
            </w:pPr>
            <w:r w:rsidRPr="00D80711">
              <w:rPr>
                <w:b/>
                <w:bCs/>
              </w:rPr>
              <w:t>Dokumentasjon for fellesskapet</w:t>
            </w:r>
          </w:p>
        </w:tc>
        <w:tc>
          <w:tcPr>
            <w:tcW w:w="2205" w:type="dxa"/>
            <w:shd w:val="clear" w:color="auto" w:fill="E7ECEF" w:themeFill="accent6" w:themeFillTint="33"/>
          </w:tcPr>
          <w:p w14:paraId="10B3B07F" w14:textId="77777777" w:rsidR="002529AD" w:rsidRDefault="002529AD" w:rsidP="002529AD">
            <w:pPr>
              <w:pStyle w:val="Tabelltekst"/>
            </w:pPr>
          </w:p>
        </w:tc>
        <w:tc>
          <w:tcPr>
            <w:tcW w:w="890" w:type="dxa"/>
            <w:shd w:val="clear" w:color="auto" w:fill="E7ECEF" w:themeFill="accent6" w:themeFillTint="33"/>
          </w:tcPr>
          <w:p w14:paraId="5886B7D3" w14:textId="05D898E5" w:rsidR="002529AD" w:rsidRDefault="002529AD" w:rsidP="002529AD">
            <w:pPr>
              <w:pStyle w:val="Tabelltekst"/>
            </w:pPr>
            <w:r>
              <w:t>B.2.3.1</w:t>
            </w:r>
          </w:p>
        </w:tc>
        <w:tc>
          <w:tcPr>
            <w:tcW w:w="3228" w:type="dxa"/>
          </w:tcPr>
          <w:p w14:paraId="434702A1" w14:textId="77777777" w:rsidR="002529AD" w:rsidRPr="00697C9D" w:rsidRDefault="002529AD" w:rsidP="002529AD">
            <w:pPr>
              <w:pStyle w:val="Tabelltekst"/>
            </w:pPr>
          </w:p>
        </w:tc>
      </w:tr>
    </w:tbl>
    <w:p w14:paraId="16E0F100" w14:textId="77777777" w:rsidR="002D5BE3" w:rsidDel="00610354" w:rsidRDefault="002D5BE3" w:rsidP="00F769C2">
      <w:pPr>
        <w:spacing w:after="0" w:line="276" w:lineRule="auto"/>
        <w:rPr>
          <w:b/>
        </w:rPr>
      </w:pPr>
    </w:p>
    <w:p w14:paraId="09BD77AF" w14:textId="77777777" w:rsidR="00333840" w:rsidRDefault="00333840" w:rsidP="00F769C2">
      <w:pPr>
        <w:spacing w:after="0" w:line="276" w:lineRule="auto"/>
        <w:rPr>
          <w:b/>
          <w:bCs/>
        </w:rPr>
      </w:pPr>
    </w:p>
    <w:p w14:paraId="3EF908CC" w14:textId="4B4E535D" w:rsidR="00F769C2" w:rsidRDefault="007F69BF" w:rsidP="00F769C2">
      <w:pPr>
        <w:spacing w:after="0" w:line="276" w:lineRule="auto"/>
        <w:rPr>
          <w:b/>
          <w:bCs/>
        </w:rPr>
      </w:pPr>
      <w:r>
        <w:rPr>
          <w:b/>
          <w:bCs/>
        </w:rPr>
        <w:t xml:space="preserve">Signatur og </w:t>
      </w:r>
      <w:r w:rsidR="004A2A7D">
        <w:rPr>
          <w:b/>
          <w:bCs/>
        </w:rPr>
        <w:t>e</w:t>
      </w:r>
      <w:r w:rsidR="00F769C2">
        <w:rPr>
          <w:b/>
          <w:bCs/>
        </w:rPr>
        <w:t>generklæring HMS</w:t>
      </w:r>
    </w:p>
    <w:p w14:paraId="47EEADAD" w14:textId="530F87A9" w:rsidR="00F769C2" w:rsidRDefault="007F69BF" w:rsidP="00BB7236">
      <w:r>
        <w:t xml:space="preserve">Leverandører til </w:t>
      </w:r>
      <w:r w:rsidR="00354044">
        <w:t>ramme</w:t>
      </w:r>
      <w:r>
        <w:t>avtalen skal ha systemer og rutiner som sikrer at HMS-arbeidet drives på en systematisk måte i henhold til forskrift om systematisk helse-, miljø- og sikkerhetsarbeid i virksomheter (internkontrollforskriften). Utenlandske leverandører skal ved utarbeidelse av tilbud ta hensyn, og forholde seg til, helse-, miljø og sikkerhetslovgivningen som følger av forskriften. Ved signatur bekreftes dette:</w:t>
      </w:r>
    </w:p>
    <w:p w14:paraId="7951C5F8" w14:textId="3E56BC28" w:rsidR="004A2A7D" w:rsidRDefault="00B979B1" w:rsidP="00BB7236">
      <w:r>
        <w:t>_______________________________</w:t>
      </w:r>
      <w:r w:rsidR="004F6277">
        <w:t>______</w:t>
      </w:r>
      <w:r w:rsidR="004F6277">
        <w:tab/>
      </w:r>
      <w:r w:rsidR="004F6277">
        <w:tab/>
        <w:t>_____________________________________</w:t>
      </w:r>
      <w:r w:rsidR="003B5813">
        <w:br/>
      </w:r>
      <w:r>
        <w:t>Signatur</w:t>
      </w:r>
      <w:r w:rsidR="004F6277">
        <w:tab/>
      </w:r>
      <w:r w:rsidR="004F6277">
        <w:tab/>
      </w:r>
      <w:r w:rsidR="004F6277">
        <w:tab/>
      </w:r>
      <w:r w:rsidR="004F6277">
        <w:tab/>
      </w:r>
      <w:r w:rsidR="004F6277">
        <w:tab/>
      </w:r>
      <w:r w:rsidR="004F6277">
        <w:tab/>
        <w:t>Sted, dato</w:t>
      </w:r>
      <w:r w:rsidR="004A2A7D">
        <w:br/>
        <w:t>Navn</w:t>
      </w:r>
      <w:r w:rsidR="001A0956">
        <w:t>:</w:t>
      </w:r>
      <w:r w:rsidR="001A0956">
        <w:br/>
      </w:r>
      <w:r w:rsidR="001A0956">
        <w:lastRenderedPageBreak/>
        <w:t>Stillingstittel:</w:t>
      </w:r>
      <w:r w:rsidR="001A0956">
        <w:br/>
        <w:t>Firma:</w:t>
      </w:r>
    </w:p>
    <w:p w14:paraId="05A45A32" w14:textId="34D9FFFC" w:rsidR="00946D8C" w:rsidRPr="00F769C2" w:rsidRDefault="00946D8C" w:rsidP="00BB7236">
      <w:pPr>
        <w:rPr>
          <w:i/>
        </w:rPr>
      </w:pPr>
      <w:r w:rsidRPr="00F769C2">
        <w:rPr>
          <w:i/>
        </w:rPr>
        <w:t xml:space="preserve">Det presiseres at tilbudsbrevet skal undertegnes av en som har fullmakt til å pådra </w:t>
      </w:r>
      <w:r w:rsidR="00661994">
        <w:rPr>
          <w:i/>
          <w:iCs/>
        </w:rPr>
        <w:t>tilbyder</w:t>
      </w:r>
      <w:r w:rsidRPr="00F769C2">
        <w:rPr>
          <w:i/>
        </w:rPr>
        <w:t xml:space="preserve"> forpliktelser.</w:t>
      </w:r>
    </w:p>
    <w:sectPr w:rsidR="00946D8C" w:rsidRPr="00F769C2" w:rsidSect="00BD6EDA">
      <w:footerReference w:type="default" r:id="rId12"/>
      <w:headerReference w:type="first" r:id="rId13"/>
      <w:pgSz w:w="11906" w:h="16838"/>
      <w:pgMar w:top="-17" w:right="1247" w:bottom="426" w:left="1247" w:header="850" w:footer="5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B6D2E" w14:textId="77777777" w:rsidR="000D7BCA" w:rsidRDefault="000D7BCA" w:rsidP="002D6C87">
      <w:pPr>
        <w:spacing w:after="0" w:line="240" w:lineRule="auto"/>
      </w:pPr>
      <w:r>
        <w:separator/>
      </w:r>
    </w:p>
  </w:endnote>
  <w:endnote w:type="continuationSeparator" w:id="0">
    <w:p w14:paraId="5557B324" w14:textId="77777777" w:rsidR="000D7BCA" w:rsidRDefault="000D7BCA" w:rsidP="002D6C87">
      <w:pPr>
        <w:spacing w:after="0" w:line="240" w:lineRule="auto"/>
      </w:pPr>
      <w:r>
        <w:continuationSeparator/>
      </w:r>
    </w:p>
  </w:endnote>
  <w:endnote w:type="continuationNotice" w:id="1">
    <w:p w14:paraId="7399DEF4" w14:textId="77777777" w:rsidR="000D7BCA" w:rsidRDefault="000D7BC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5FA1E" w14:textId="77777777" w:rsidR="00465970" w:rsidRPr="00B350A4" w:rsidRDefault="00B350A4" w:rsidP="00B350A4">
    <w:pPr>
      <w:pStyle w:val="Bunntekst"/>
      <w:jc w:val="right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1A5F3" w14:textId="77777777" w:rsidR="000D7BCA" w:rsidRDefault="000D7BCA" w:rsidP="002D6C87">
      <w:pPr>
        <w:spacing w:after="0" w:line="240" w:lineRule="auto"/>
      </w:pPr>
      <w:r>
        <w:separator/>
      </w:r>
    </w:p>
  </w:footnote>
  <w:footnote w:type="continuationSeparator" w:id="0">
    <w:p w14:paraId="400E95B6" w14:textId="77777777" w:rsidR="000D7BCA" w:rsidRDefault="000D7BCA" w:rsidP="002D6C87">
      <w:pPr>
        <w:spacing w:after="0" w:line="240" w:lineRule="auto"/>
      </w:pPr>
      <w:r>
        <w:continuationSeparator/>
      </w:r>
    </w:p>
  </w:footnote>
  <w:footnote w:type="continuationNotice" w:id="1">
    <w:p w14:paraId="248B6E71" w14:textId="77777777" w:rsidR="000D7BCA" w:rsidRDefault="000D7BC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9453A" w14:textId="70D8786F" w:rsidR="00465970" w:rsidRPr="00B350A4" w:rsidRDefault="00465970" w:rsidP="00B350A4">
    <w:pPr>
      <w:pStyle w:val="Topptekst"/>
      <w:spacing w:after="20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3D37ED"/>
    <w:multiLevelType w:val="multilevel"/>
    <w:tmpl w:val="747429D8"/>
    <w:lvl w:ilvl="0">
      <w:start w:val="1"/>
      <w:numFmt w:val="decimal"/>
      <w:pStyle w:val="Overskrift1"/>
      <w:lvlText w:val="%1."/>
      <w:lvlJc w:val="left"/>
      <w:pPr>
        <w:ind w:left="432" w:hanging="432"/>
      </w:pPr>
      <w:rPr>
        <w:rFonts w:hint="default"/>
        <w:sz w:val="60"/>
        <w:szCs w:val="60"/>
      </w:rPr>
    </w:lvl>
    <w:lvl w:ilvl="1">
      <w:start w:val="1"/>
      <w:numFmt w:val="decimal"/>
      <w:pStyle w:val="Overskrift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5763588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085"/>
    <w:rsid w:val="00007414"/>
    <w:rsid w:val="00010ACF"/>
    <w:rsid w:val="000225C6"/>
    <w:rsid w:val="0002750F"/>
    <w:rsid w:val="00034FDC"/>
    <w:rsid w:val="00036043"/>
    <w:rsid w:val="00045397"/>
    <w:rsid w:val="000453E8"/>
    <w:rsid w:val="00046DF1"/>
    <w:rsid w:val="0006571B"/>
    <w:rsid w:val="00067F29"/>
    <w:rsid w:val="00074975"/>
    <w:rsid w:val="00076323"/>
    <w:rsid w:val="00080407"/>
    <w:rsid w:val="00081085"/>
    <w:rsid w:val="00085921"/>
    <w:rsid w:val="00087506"/>
    <w:rsid w:val="00087F2D"/>
    <w:rsid w:val="000902BD"/>
    <w:rsid w:val="00095EBA"/>
    <w:rsid w:val="00096579"/>
    <w:rsid w:val="00097ED0"/>
    <w:rsid w:val="000A0400"/>
    <w:rsid w:val="000A53E8"/>
    <w:rsid w:val="000A74AC"/>
    <w:rsid w:val="000B3BA2"/>
    <w:rsid w:val="000B3FBF"/>
    <w:rsid w:val="000B4686"/>
    <w:rsid w:val="000B5D6B"/>
    <w:rsid w:val="000C1D4C"/>
    <w:rsid w:val="000C74F6"/>
    <w:rsid w:val="000D7BCA"/>
    <w:rsid w:val="000F2381"/>
    <w:rsid w:val="000F3201"/>
    <w:rsid w:val="000F3C03"/>
    <w:rsid w:val="000F6669"/>
    <w:rsid w:val="000F7433"/>
    <w:rsid w:val="0011136C"/>
    <w:rsid w:val="00112F3F"/>
    <w:rsid w:val="00113647"/>
    <w:rsid w:val="00116968"/>
    <w:rsid w:val="001171B9"/>
    <w:rsid w:val="001179AA"/>
    <w:rsid w:val="001264CC"/>
    <w:rsid w:val="00144FA1"/>
    <w:rsid w:val="00157C2A"/>
    <w:rsid w:val="00166CC0"/>
    <w:rsid w:val="00171433"/>
    <w:rsid w:val="00177645"/>
    <w:rsid w:val="00184E7F"/>
    <w:rsid w:val="001900FB"/>
    <w:rsid w:val="001958ED"/>
    <w:rsid w:val="00196776"/>
    <w:rsid w:val="001A0956"/>
    <w:rsid w:val="001A22E3"/>
    <w:rsid w:val="001A4024"/>
    <w:rsid w:val="001A6B93"/>
    <w:rsid w:val="001C0C4C"/>
    <w:rsid w:val="001C4BCA"/>
    <w:rsid w:val="001C6C2E"/>
    <w:rsid w:val="001C6D3A"/>
    <w:rsid w:val="001E03B8"/>
    <w:rsid w:val="001E0ADE"/>
    <w:rsid w:val="001F09D6"/>
    <w:rsid w:val="001F0DDE"/>
    <w:rsid w:val="002033DA"/>
    <w:rsid w:val="00210DBC"/>
    <w:rsid w:val="00214FB4"/>
    <w:rsid w:val="00225745"/>
    <w:rsid w:val="00227977"/>
    <w:rsid w:val="002512E5"/>
    <w:rsid w:val="002529AD"/>
    <w:rsid w:val="00255D8B"/>
    <w:rsid w:val="00270A37"/>
    <w:rsid w:val="0027160F"/>
    <w:rsid w:val="002761B5"/>
    <w:rsid w:val="00277151"/>
    <w:rsid w:val="00294DBA"/>
    <w:rsid w:val="002B5067"/>
    <w:rsid w:val="002D5BE3"/>
    <w:rsid w:val="002D6C87"/>
    <w:rsid w:val="002D770F"/>
    <w:rsid w:val="002E5898"/>
    <w:rsid w:val="002F1BF4"/>
    <w:rsid w:val="002F295D"/>
    <w:rsid w:val="0030538D"/>
    <w:rsid w:val="0032059A"/>
    <w:rsid w:val="00324A63"/>
    <w:rsid w:val="00326AEF"/>
    <w:rsid w:val="00333840"/>
    <w:rsid w:val="00334C37"/>
    <w:rsid w:val="00343041"/>
    <w:rsid w:val="00347FD3"/>
    <w:rsid w:val="0035123D"/>
    <w:rsid w:val="00354044"/>
    <w:rsid w:val="00360EE6"/>
    <w:rsid w:val="00363067"/>
    <w:rsid w:val="00390AC2"/>
    <w:rsid w:val="0039165B"/>
    <w:rsid w:val="00394BB9"/>
    <w:rsid w:val="003A7AFC"/>
    <w:rsid w:val="003B5813"/>
    <w:rsid w:val="003C01CD"/>
    <w:rsid w:val="003C6B42"/>
    <w:rsid w:val="003C6C5A"/>
    <w:rsid w:val="003D4B6C"/>
    <w:rsid w:val="003D4F2C"/>
    <w:rsid w:val="003F1E2A"/>
    <w:rsid w:val="003F7360"/>
    <w:rsid w:val="00401A53"/>
    <w:rsid w:val="0040309D"/>
    <w:rsid w:val="00410F26"/>
    <w:rsid w:val="00412D05"/>
    <w:rsid w:val="00413D19"/>
    <w:rsid w:val="0041441D"/>
    <w:rsid w:val="00417536"/>
    <w:rsid w:val="0042785A"/>
    <w:rsid w:val="00432AD3"/>
    <w:rsid w:val="00450B9F"/>
    <w:rsid w:val="00456807"/>
    <w:rsid w:val="004607F7"/>
    <w:rsid w:val="00465970"/>
    <w:rsid w:val="00467691"/>
    <w:rsid w:val="004705B3"/>
    <w:rsid w:val="00471622"/>
    <w:rsid w:val="00474550"/>
    <w:rsid w:val="00475178"/>
    <w:rsid w:val="00486F52"/>
    <w:rsid w:val="004A0DF7"/>
    <w:rsid w:val="004A1C71"/>
    <w:rsid w:val="004A2A7D"/>
    <w:rsid w:val="004A65ED"/>
    <w:rsid w:val="004A7109"/>
    <w:rsid w:val="004B1356"/>
    <w:rsid w:val="004B4F1D"/>
    <w:rsid w:val="004C08F0"/>
    <w:rsid w:val="004C763A"/>
    <w:rsid w:val="004E10E4"/>
    <w:rsid w:val="004E5106"/>
    <w:rsid w:val="004F6277"/>
    <w:rsid w:val="00504020"/>
    <w:rsid w:val="00504CAA"/>
    <w:rsid w:val="005107CD"/>
    <w:rsid w:val="00515149"/>
    <w:rsid w:val="00515687"/>
    <w:rsid w:val="00531BFB"/>
    <w:rsid w:val="005408BD"/>
    <w:rsid w:val="00540B31"/>
    <w:rsid w:val="00567D6E"/>
    <w:rsid w:val="00572489"/>
    <w:rsid w:val="00575025"/>
    <w:rsid w:val="0058275E"/>
    <w:rsid w:val="0058572C"/>
    <w:rsid w:val="005A5724"/>
    <w:rsid w:val="005A749B"/>
    <w:rsid w:val="005C3B4F"/>
    <w:rsid w:val="005C4F18"/>
    <w:rsid w:val="005C68E3"/>
    <w:rsid w:val="005E24ED"/>
    <w:rsid w:val="005F347D"/>
    <w:rsid w:val="00610354"/>
    <w:rsid w:val="0061100E"/>
    <w:rsid w:val="00620D10"/>
    <w:rsid w:val="006221C5"/>
    <w:rsid w:val="0062431D"/>
    <w:rsid w:val="0062460C"/>
    <w:rsid w:val="00625F72"/>
    <w:rsid w:val="0063497E"/>
    <w:rsid w:val="0063542D"/>
    <w:rsid w:val="00637456"/>
    <w:rsid w:val="00653B8F"/>
    <w:rsid w:val="00654873"/>
    <w:rsid w:val="0065542D"/>
    <w:rsid w:val="00661994"/>
    <w:rsid w:val="00670462"/>
    <w:rsid w:val="00671239"/>
    <w:rsid w:val="006724BF"/>
    <w:rsid w:val="006724DD"/>
    <w:rsid w:val="00676EC2"/>
    <w:rsid w:val="00682522"/>
    <w:rsid w:val="00687DD3"/>
    <w:rsid w:val="006903DF"/>
    <w:rsid w:val="006928A2"/>
    <w:rsid w:val="006D5690"/>
    <w:rsid w:val="006D72FF"/>
    <w:rsid w:val="006E10C4"/>
    <w:rsid w:val="006E55A9"/>
    <w:rsid w:val="00702E99"/>
    <w:rsid w:val="007122A1"/>
    <w:rsid w:val="00712DDF"/>
    <w:rsid w:val="00717D82"/>
    <w:rsid w:val="007256A5"/>
    <w:rsid w:val="00730417"/>
    <w:rsid w:val="00730531"/>
    <w:rsid w:val="00731886"/>
    <w:rsid w:val="00737ACC"/>
    <w:rsid w:val="0074640A"/>
    <w:rsid w:val="00747D50"/>
    <w:rsid w:val="007544F5"/>
    <w:rsid w:val="00755094"/>
    <w:rsid w:val="007622C0"/>
    <w:rsid w:val="007664D5"/>
    <w:rsid w:val="00783E19"/>
    <w:rsid w:val="007960B9"/>
    <w:rsid w:val="00797EB6"/>
    <w:rsid w:val="007B4A16"/>
    <w:rsid w:val="007B5BCF"/>
    <w:rsid w:val="007C7218"/>
    <w:rsid w:val="007D0709"/>
    <w:rsid w:val="007E16C8"/>
    <w:rsid w:val="007E678F"/>
    <w:rsid w:val="007F398E"/>
    <w:rsid w:val="007F69BF"/>
    <w:rsid w:val="00807C0A"/>
    <w:rsid w:val="00820273"/>
    <w:rsid w:val="008212AB"/>
    <w:rsid w:val="008240FA"/>
    <w:rsid w:val="00825FF2"/>
    <w:rsid w:val="00830F1E"/>
    <w:rsid w:val="008332E0"/>
    <w:rsid w:val="008514A2"/>
    <w:rsid w:val="00851841"/>
    <w:rsid w:val="00852C17"/>
    <w:rsid w:val="0086172E"/>
    <w:rsid w:val="00864EA1"/>
    <w:rsid w:val="0087272D"/>
    <w:rsid w:val="00873594"/>
    <w:rsid w:val="008755EB"/>
    <w:rsid w:val="00877864"/>
    <w:rsid w:val="00882D69"/>
    <w:rsid w:val="00886737"/>
    <w:rsid w:val="0089269B"/>
    <w:rsid w:val="008B209B"/>
    <w:rsid w:val="008C5F29"/>
    <w:rsid w:val="008C68D0"/>
    <w:rsid w:val="008D4C78"/>
    <w:rsid w:val="008D5723"/>
    <w:rsid w:val="008E23DB"/>
    <w:rsid w:val="008F3DE4"/>
    <w:rsid w:val="008F58BC"/>
    <w:rsid w:val="00904C3B"/>
    <w:rsid w:val="00905A80"/>
    <w:rsid w:val="00911083"/>
    <w:rsid w:val="00915D1E"/>
    <w:rsid w:val="009274B2"/>
    <w:rsid w:val="00927D0D"/>
    <w:rsid w:val="00933B31"/>
    <w:rsid w:val="0094480E"/>
    <w:rsid w:val="00946D8C"/>
    <w:rsid w:val="00947A7C"/>
    <w:rsid w:val="009645E6"/>
    <w:rsid w:val="009727A9"/>
    <w:rsid w:val="00984C74"/>
    <w:rsid w:val="009A02D8"/>
    <w:rsid w:val="009A4CFD"/>
    <w:rsid w:val="009B0221"/>
    <w:rsid w:val="009B461F"/>
    <w:rsid w:val="009B72AE"/>
    <w:rsid w:val="009C3DB4"/>
    <w:rsid w:val="009C4593"/>
    <w:rsid w:val="009C67FA"/>
    <w:rsid w:val="009D391F"/>
    <w:rsid w:val="009D4687"/>
    <w:rsid w:val="009D7FE9"/>
    <w:rsid w:val="009E3480"/>
    <w:rsid w:val="009E4628"/>
    <w:rsid w:val="009F0E32"/>
    <w:rsid w:val="009F613C"/>
    <w:rsid w:val="00A0350D"/>
    <w:rsid w:val="00A11816"/>
    <w:rsid w:val="00A11B22"/>
    <w:rsid w:val="00A20FB0"/>
    <w:rsid w:val="00A25021"/>
    <w:rsid w:val="00A5168C"/>
    <w:rsid w:val="00A5527F"/>
    <w:rsid w:val="00A77342"/>
    <w:rsid w:val="00A82ECA"/>
    <w:rsid w:val="00A8355E"/>
    <w:rsid w:val="00A8505C"/>
    <w:rsid w:val="00A97E28"/>
    <w:rsid w:val="00AA7C59"/>
    <w:rsid w:val="00AB17AC"/>
    <w:rsid w:val="00AC457D"/>
    <w:rsid w:val="00AD0ECE"/>
    <w:rsid w:val="00AD3D22"/>
    <w:rsid w:val="00AD6E1F"/>
    <w:rsid w:val="00AD73AB"/>
    <w:rsid w:val="00B06940"/>
    <w:rsid w:val="00B2183F"/>
    <w:rsid w:val="00B263FB"/>
    <w:rsid w:val="00B30A88"/>
    <w:rsid w:val="00B33EE9"/>
    <w:rsid w:val="00B350A4"/>
    <w:rsid w:val="00B461E7"/>
    <w:rsid w:val="00B51F00"/>
    <w:rsid w:val="00B56C09"/>
    <w:rsid w:val="00B63DB8"/>
    <w:rsid w:val="00B67E7A"/>
    <w:rsid w:val="00B7710D"/>
    <w:rsid w:val="00B80A6E"/>
    <w:rsid w:val="00B8341C"/>
    <w:rsid w:val="00B965B0"/>
    <w:rsid w:val="00B979B1"/>
    <w:rsid w:val="00BB57EA"/>
    <w:rsid w:val="00BB7236"/>
    <w:rsid w:val="00BC06E0"/>
    <w:rsid w:val="00BC219F"/>
    <w:rsid w:val="00BD00F2"/>
    <w:rsid w:val="00BD0487"/>
    <w:rsid w:val="00BD4763"/>
    <w:rsid w:val="00BD6EDA"/>
    <w:rsid w:val="00BE30DC"/>
    <w:rsid w:val="00BE5926"/>
    <w:rsid w:val="00BE6F3F"/>
    <w:rsid w:val="00BF0C13"/>
    <w:rsid w:val="00BF0C51"/>
    <w:rsid w:val="00BF1FBB"/>
    <w:rsid w:val="00BF3A57"/>
    <w:rsid w:val="00BF4D43"/>
    <w:rsid w:val="00C0361F"/>
    <w:rsid w:val="00C066D7"/>
    <w:rsid w:val="00C101B3"/>
    <w:rsid w:val="00C20F08"/>
    <w:rsid w:val="00C23A4A"/>
    <w:rsid w:val="00C2455A"/>
    <w:rsid w:val="00C301AC"/>
    <w:rsid w:val="00C34B50"/>
    <w:rsid w:val="00C42F4B"/>
    <w:rsid w:val="00C62BB3"/>
    <w:rsid w:val="00C70446"/>
    <w:rsid w:val="00C7049F"/>
    <w:rsid w:val="00C71A26"/>
    <w:rsid w:val="00C731DC"/>
    <w:rsid w:val="00C77F40"/>
    <w:rsid w:val="00C80F58"/>
    <w:rsid w:val="00C837B3"/>
    <w:rsid w:val="00C93903"/>
    <w:rsid w:val="00C96172"/>
    <w:rsid w:val="00C96651"/>
    <w:rsid w:val="00CA37C0"/>
    <w:rsid w:val="00CB1630"/>
    <w:rsid w:val="00CB3553"/>
    <w:rsid w:val="00CC126C"/>
    <w:rsid w:val="00CC1AB9"/>
    <w:rsid w:val="00CC239B"/>
    <w:rsid w:val="00CC7A59"/>
    <w:rsid w:val="00CD26F2"/>
    <w:rsid w:val="00CE35D4"/>
    <w:rsid w:val="00CF3FB5"/>
    <w:rsid w:val="00D03306"/>
    <w:rsid w:val="00D05F84"/>
    <w:rsid w:val="00D16C89"/>
    <w:rsid w:val="00D20A07"/>
    <w:rsid w:val="00D231F3"/>
    <w:rsid w:val="00D252E3"/>
    <w:rsid w:val="00D278AF"/>
    <w:rsid w:val="00D34F97"/>
    <w:rsid w:val="00D43903"/>
    <w:rsid w:val="00D4759F"/>
    <w:rsid w:val="00D501F6"/>
    <w:rsid w:val="00D50D16"/>
    <w:rsid w:val="00D67DE2"/>
    <w:rsid w:val="00D75880"/>
    <w:rsid w:val="00D80711"/>
    <w:rsid w:val="00D80E1F"/>
    <w:rsid w:val="00D90162"/>
    <w:rsid w:val="00D94BCA"/>
    <w:rsid w:val="00D965CC"/>
    <w:rsid w:val="00D97B14"/>
    <w:rsid w:val="00DB5E91"/>
    <w:rsid w:val="00DC149E"/>
    <w:rsid w:val="00DC50ED"/>
    <w:rsid w:val="00DD76D0"/>
    <w:rsid w:val="00DF018B"/>
    <w:rsid w:val="00DF0DB7"/>
    <w:rsid w:val="00DF3314"/>
    <w:rsid w:val="00DF69A8"/>
    <w:rsid w:val="00E04A57"/>
    <w:rsid w:val="00E0593E"/>
    <w:rsid w:val="00E206DE"/>
    <w:rsid w:val="00E26C69"/>
    <w:rsid w:val="00E30AC9"/>
    <w:rsid w:val="00E3595A"/>
    <w:rsid w:val="00E45454"/>
    <w:rsid w:val="00E476BF"/>
    <w:rsid w:val="00E515E8"/>
    <w:rsid w:val="00E555B9"/>
    <w:rsid w:val="00E57DF5"/>
    <w:rsid w:val="00E66562"/>
    <w:rsid w:val="00E71F2F"/>
    <w:rsid w:val="00E837D9"/>
    <w:rsid w:val="00EB241E"/>
    <w:rsid w:val="00EC28DD"/>
    <w:rsid w:val="00EC76A1"/>
    <w:rsid w:val="00ED0381"/>
    <w:rsid w:val="00ED0C4C"/>
    <w:rsid w:val="00ED33AE"/>
    <w:rsid w:val="00ED598A"/>
    <w:rsid w:val="00EE25A4"/>
    <w:rsid w:val="00EE35AE"/>
    <w:rsid w:val="00EF0E7F"/>
    <w:rsid w:val="00F0025E"/>
    <w:rsid w:val="00F03F28"/>
    <w:rsid w:val="00F044FB"/>
    <w:rsid w:val="00F06387"/>
    <w:rsid w:val="00F104BB"/>
    <w:rsid w:val="00F120A3"/>
    <w:rsid w:val="00F16C50"/>
    <w:rsid w:val="00F2423E"/>
    <w:rsid w:val="00F32602"/>
    <w:rsid w:val="00F36214"/>
    <w:rsid w:val="00F5088D"/>
    <w:rsid w:val="00F5346F"/>
    <w:rsid w:val="00F55AAB"/>
    <w:rsid w:val="00F66700"/>
    <w:rsid w:val="00F72A95"/>
    <w:rsid w:val="00F75121"/>
    <w:rsid w:val="00F769C2"/>
    <w:rsid w:val="00F812C4"/>
    <w:rsid w:val="00F8598E"/>
    <w:rsid w:val="00F85ACC"/>
    <w:rsid w:val="00F85D18"/>
    <w:rsid w:val="00F86192"/>
    <w:rsid w:val="00F90862"/>
    <w:rsid w:val="00FA65E3"/>
    <w:rsid w:val="00FB1F64"/>
    <w:rsid w:val="00FC0979"/>
    <w:rsid w:val="00FC7184"/>
    <w:rsid w:val="00FD110B"/>
    <w:rsid w:val="00FE1FE6"/>
    <w:rsid w:val="00FE3C37"/>
    <w:rsid w:val="00FE400D"/>
    <w:rsid w:val="00FE4E91"/>
    <w:rsid w:val="00FF1767"/>
    <w:rsid w:val="07701E06"/>
    <w:rsid w:val="1268C491"/>
    <w:rsid w:val="14088E3B"/>
    <w:rsid w:val="3292E01B"/>
    <w:rsid w:val="385244D0"/>
    <w:rsid w:val="4537F760"/>
    <w:rsid w:val="4E370690"/>
    <w:rsid w:val="4F1E9E66"/>
    <w:rsid w:val="55A90D6C"/>
    <w:rsid w:val="59F84E23"/>
    <w:rsid w:val="5A5BEF17"/>
    <w:rsid w:val="63BF37A3"/>
    <w:rsid w:val="715D5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746F1E"/>
  <w15:chartTrackingRefBased/>
  <w15:docId w15:val="{9ACA696F-122C-4F64-8F8B-1B2D44478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3"/>
        <w:szCs w:val="23"/>
        <w:lang w:val="nb-NO" w:eastAsia="en-US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unhideWhenUsed="1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/>
  </w:latentStyles>
  <w:style w:type="paragraph" w:default="1" w:styleId="Normal">
    <w:name w:val="Normal"/>
    <w:qFormat/>
    <w:rsid w:val="00882D69"/>
    <w:pPr>
      <w:spacing w:after="240"/>
    </w:pPr>
  </w:style>
  <w:style w:type="paragraph" w:styleId="Overskrift1">
    <w:name w:val="heading 1"/>
    <w:basedOn w:val="Normal"/>
    <w:next w:val="Normal"/>
    <w:link w:val="Overskrift1Tegn"/>
    <w:uiPriority w:val="9"/>
    <w:qFormat/>
    <w:rsid w:val="008755EB"/>
    <w:pPr>
      <w:keepNext/>
      <w:keepLines/>
      <w:numPr>
        <w:numId w:val="1"/>
      </w:numPr>
      <w:spacing w:after="440" w:line="240" w:lineRule="auto"/>
      <w:ind w:left="431" w:hanging="431"/>
      <w:outlineLvl w:val="0"/>
    </w:pPr>
    <w:rPr>
      <w:rFonts w:asciiTheme="majorHAnsi" w:eastAsiaTheme="majorEastAsia" w:hAnsiTheme="majorHAnsi" w:cstheme="majorBidi"/>
      <w:b/>
      <w:sz w:val="60"/>
      <w:szCs w:val="60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71433"/>
    <w:pPr>
      <w:keepNext/>
      <w:keepLines/>
      <w:numPr>
        <w:ilvl w:val="1"/>
        <w:numId w:val="1"/>
      </w:numPr>
      <w:spacing w:before="240" w:after="0"/>
      <w:outlineLvl w:val="1"/>
    </w:pPr>
    <w:rPr>
      <w:rFonts w:asciiTheme="majorHAnsi" w:eastAsiaTheme="majorEastAsia" w:hAnsiTheme="majorHAnsi" w:cstheme="majorBidi"/>
      <w:b/>
      <w:color w:val="000000" w:themeColor="text1"/>
      <w:sz w:val="38"/>
      <w:szCs w:val="38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171433"/>
    <w:pPr>
      <w:keepNext/>
      <w:keepLines/>
      <w:numPr>
        <w:ilvl w:val="2"/>
        <w:numId w:val="1"/>
      </w:numPr>
      <w:tabs>
        <w:tab w:val="left" w:pos="851"/>
        <w:tab w:val="left" w:pos="993"/>
        <w:tab w:val="left" w:pos="1134"/>
      </w:tabs>
      <w:spacing w:before="40" w:after="0"/>
      <w:outlineLvl w:val="2"/>
    </w:pPr>
    <w:rPr>
      <w:rFonts w:asciiTheme="majorHAnsi" w:eastAsiaTheme="majorEastAsia" w:hAnsiTheme="majorHAnsi" w:cstheme="majorBidi"/>
      <w:b/>
      <w:sz w:val="30"/>
      <w:szCs w:val="30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450B9F"/>
    <w:pPr>
      <w:keepNext/>
      <w:keepLines/>
      <w:numPr>
        <w:ilvl w:val="3"/>
        <w:numId w:val="1"/>
      </w:numPr>
      <w:tabs>
        <w:tab w:val="left" w:pos="1134"/>
        <w:tab w:val="left" w:pos="1276"/>
      </w:tabs>
      <w:spacing w:before="300" w:after="0"/>
      <w:ind w:left="907" w:hanging="907"/>
      <w:outlineLvl w:val="3"/>
    </w:pPr>
    <w:rPr>
      <w:rFonts w:asciiTheme="majorHAnsi" w:eastAsiaTheme="majorEastAsia" w:hAnsiTheme="majorHAnsi" w:cstheme="majorBidi"/>
      <w:b/>
      <w:iCs/>
      <w:sz w:val="26"/>
      <w:szCs w:val="26"/>
    </w:rPr>
  </w:style>
  <w:style w:type="paragraph" w:styleId="Overskrift5">
    <w:name w:val="heading 5"/>
    <w:basedOn w:val="Normal"/>
    <w:next w:val="Normal"/>
    <w:link w:val="Overskrift5Tegn"/>
    <w:uiPriority w:val="9"/>
    <w:semiHidden/>
    <w:qFormat/>
    <w:rsid w:val="00825FF2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4E9D98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qFormat/>
    <w:rsid w:val="00825FF2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346865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qFormat/>
    <w:rsid w:val="00825FF2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346865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qFormat/>
    <w:rsid w:val="00825FF2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qFormat/>
    <w:rsid w:val="00825FF2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2761B5"/>
    <w:pPr>
      <w:spacing w:after="440" w:line="221" w:lineRule="auto"/>
      <w:contextualSpacing/>
    </w:pPr>
    <w:rPr>
      <w:rFonts w:eastAsiaTheme="minorEastAsia" w:cs="Times New Roman"/>
      <w:b/>
      <w:bCs/>
      <w:sz w:val="80"/>
      <w:szCs w:val="80"/>
      <w:lang w:eastAsia="nb-NO"/>
    </w:rPr>
  </w:style>
  <w:style w:type="character" w:customStyle="1" w:styleId="TittelTegn">
    <w:name w:val="Tittel Tegn"/>
    <w:basedOn w:val="Standardskriftforavsnitt"/>
    <w:link w:val="Tittel"/>
    <w:uiPriority w:val="10"/>
    <w:rsid w:val="002761B5"/>
    <w:rPr>
      <w:rFonts w:eastAsiaTheme="minorEastAsia" w:cs="Times New Roman"/>
      <w:b/>
      <w:bCs/>
      <w:sz w:val="80"/>
      <w:szCs w:val="80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8755EB"/>
    <w:rPr>
      <w:rFonts w:asciiTheme="majorHAnsi" w:eastAsiaTheme="majorEastAsia" w:hAnsiTheme="majorHAnsi" w:cstheme="majorBidi"/>
      <w:b/>
      <w:sz w:val="60"/>
      <w:szCs w:val="6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71433"/>
    <w:rPr>
      <w:rFonts w:asciiTheme="majorHAnsi" w:eastAsiaTheme="majorEastAsia" w:hAnsiTheme="majorHAnsi" w:cstheme="majorBidi"/>
      <w:b/>
      <w:color w:val="000000" w:themeColor="text1"/>
      <w:sz w:val="38"/>
      <w:szCs w:val="38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71433"/>
    <w:rPr>
      <w:rFonts w:asciiTheme="majorHAnsi" w:eastAsiaTheme="majorEastAsia" w:hAnsiTheme="majorHAnsi" w:cstheme="majorBidi"/>
      <w:b/>
      <w:sz w:val="30"/>
      <w:szCs w:val="30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450B9F"/>
    <w:rPr>
      <w:rFonts w:asciiTheme="majorHAnsi" w:eastAsiaTheme="majorEastAsia" w:hAnsiTheme="majorHAnsi" w:cstheme="majorBidi"/>
      <w:b/>
      <w:iCs/>
      <w:sz w:val="26"/>
      <w:szCs w:val="26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C68E3"/>
    <w:rPr>
      <w:rFonts w:asciiTheme="majorHAnsi" w:eastAsiaTheme="majorEastAsia" w:hAnsiTheme="majorHAnsi" w:cstheme="majorBidi"/>
      <w:color w:val="4E9D98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C68E3"/>
    <w:rPr>
      <w:rFonts w:asciiTheme="majorHAnsi" w:eastAsiaTheme="majorEastAsia" w:hAnsiTheme="majorHAnsi" w:cstheme="majorBidi"/>
      <w:color w:val="346865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C68E3"/>
    <w:rPr>
      <w:rFonts w:asciiTheme="majorHAnsi" w:eastAsiaTheme="majorEastAsia" w:hAnsiTheme="majorHAnsi" w:cstheme="majorBidi"/>
      <w:i/>
      <w:iCs/>
      <w:color w:val="346865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C68E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C68E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Ingress">
    <w:name w:val="Ingress"/>
    <w:basedOn w:val="Normal"/>
    <w:uiPriority w:val="10"/>
    <w:qFormat/>
    <w:rsid w:val="00D231F3"/>
    <w:pPr>
      <w:spacing w:after="860"/>
    </w:pPr>
    <w:rPr>
      <w:sz w:val="30"/>
    </w:rPr>
  </w:style>
  <w:style w:type="paragraph" w:styleId="Bildetekst">
    <w:name w:val="caption"/>
    <w:basedOn w:val="Normal"/>
    <w:next w:val="Normal"/>
    <w:uiPriority w:val="35"/>
    <w:qFormat/>
    <w:rsid w:val="007E678F"/>
    <w:pPr>
      <w:spacing w:line="240" w:lineRule="auto"/>
    </w:pPr>
    <w:rPr>
      <w:sz w:val="20"/>
      <w:szCs w:val="20"/>
    </w:rPr>
  </w:style>
  <w:style w:type="paragraph" w:styleId="Topptekst">
    <w:name w:val="header"/>
    <w:basedOn w:val="Normal"/>
    <w:link w:val="TopptekstTegn"/>
    <w:uiPriority w:val="99"/>
    <w:semiHidden/>
    <w:rsid w:val="002D6C87"/>
    <w:pPr>
      <w:tabs>
        <w:tab w:val="center" w:pos="4536"/>
        <w:tab w:val="right" w:pos="9072"/>
      </w:tabs>
      <w:spacing w:after="0" w:line="240" w:lineRule="auto"/>
    </w:pPr>
    <w:rPr>
      <w:sz w:val="18"/>
    </w:r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5C68E3"/>
    <w:rPr>
      <w:sz w:val="18"/>
    </w:rPr>
  </w:style>
  <w:style w:type="paragraph" w:styleId="Bunntekst">
    <w:name w:val="footer"/>
    <w:basedOn w:val="Normal"/>
    <w:link w:val="BunntekstTegn"/>
    <w:uiPriority w:val="99"/>
    <w:semiHidden/>
    <w:rsid w:val="002D6C87"/>
    <w:pPr>
      <w:tabs>
        <w:tab w:val="center" w:pos="4536"/>
        <w:tab w:val="right" w:pos="9072"/>
      </w:tabs>
      <w:spacing w:after="0" w:line="240" w:lineRule="auto"/>
    </w:pPr>
    <w:rPr>
      <w:sz w:val="18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5C68E3"/>
    <w:rPr>
      <w:sz w:val="18"/>
    </w:rPr>
  </w:style>
  <w:style w:type="character" w:styleId="Plassholdertekst">
    <w:name w:val="Placeholder Text"/>
    <w:basedOn w:val="Standardskriftforavsnitt"/>
    <w:uiPriority w:val="99"/>
    <w:semiHidden/>
    <w:rsid w:val="002D6C87"/>
    <w:rPr>
      <w:color w:val="80808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EE25A4"/>
    <w:pPr>
      <w:numPr>
        <w:ilvl w:val="1"/>
      </w:numPr>
      <w:spacing w:after="0" w:line="240" w:lineRule="auto"/>
    </w:pPr>
    <w:rPr>
      <w:rFonts w:eastAsiaTheme="minorEastAsia"/>
      <w:color w:val="000000" w:themeColor="text1"/>
      <w:sz w:val="30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730531"/>
    <w:rPr>
      <w:rFonts w:eastAsiaTheme="minorEastAsia"/>
      <w:color w:val="000000" w:themeColor="text1"/>
      <w:sz w:val="30"/>
    </w:rPr>
  </w:style>
  <w:style w:type="table" w:styleId="Tabellrutenett">
    <w:name w:val="Table Grid"/>
    <w:basedOn w:val="Vanligtabell"/>
    <w:uiPriority w:val="59"/>
    <w:rsid w:val="003916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tekstforside">
    <w:name w:val="Figurtekst forside"/>
    <w:basedOn w:val="Normal"/>
    <w:uiPriority w:val="10"/>
    <w:semiHidden/>
    <w:rsid w:val="00FF1767"/>
    <w:pPr>
      <w:spacing w:after="0"/>
      <w:jc w:val="center"/>
    </w:pPr>
    <w:rPr>
      <w:sz w:val="28"/>
    </w:rPr>
  </w:style>
  <w:style w:type="table" w:customStyle="1" w:styleId="VestfoldTelemark1">
    <w:name w:val="Vestfold Telemark #1"/>
    <w:basedOn w:val="Vanligtabell"/>
    <w:uiPriority w:val="99"/>
    <w:rsid w:val="00432AD3"/>
    <w:pPr>
      <w:spacing w:before="100" w:beforeAutospacing="1" w:after="100" w:afterAutospacing="1" w:line="240" w:lineRule="auto"/>
    </w:pPr>
    <w:rPr>
      <w:sz w:val="20"/>
    </w:rPr>
    <w:tblPr>
      <w:tblStyleRowBandSize w:val="1"/>
      <w:tblBorders>
        <w:insideV w:val="single" w:sz="4" w:space="0" w:color="auto"/>
      </w:tblBorders>
      <w:tblCellMar>
        <w:top w:w="57" w:type="dxa"/>
        <w:bottom w:w="57" w:type="dxa"/>
      </w:tblCellMar>
    </w:tblPr>
    <w:tcPr>
      <w:shd w:val="clear" w:color="auto" w:fill="EAF5F5"/>
    </w:tcPr>
    <w:tblStylePr w:type="firstRow">
      <w:rPr>
        <w:b/>
        <w:sz w:val="20"/>
      </w:rPr>
      <w:tblPr/>
      <w:tcPr>
        <w:tcBorders>
          <w:insideV w:val="nil"/>
        </w:tcBorders>
        <w:shd w:val="clear" w:color="auto" w:fill="B2DCDA"/>
      </w:tcPr>
    </w:tblStylePr>
    <w:tblStylePr w:type="band2Horz">
      <w:tblPr/>
      <w:tcPr>
        <w:tcBorders>
          <w:insideV w:val="single" w:sz="4" w:space="0" w:color="auto"/>
        </w:tcBorders>
        <w:shd w:val="clear" w:color="auto" w:fill="DBEEED"/>
      </w:tcPr>
    </w:tblStylePr>
  </w:style>
  <w:style w:type="table" w:customStyle="1" w:styleId="VestfoldTelemark2">
    <w:name w:val="Vestfold Telemark #2"/>
    <w:basedOn w:val="VestfoldTelemark1"/>
    <w:rsid w:val="00432AD3"/>
    <w:tblPr/>
    <w:tcPr>
      <w:shd w:val="clear" w:color="auto" w:fill="F8F7EB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3BB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F3F1DE"/>
      </w:tcPr>
    </w:tblStylePr>
  </w:style>
  <w:style w:type="table" w:customStyle="1" w:styleId="VestfoldTelemark3">
    <w:name w:val="Vestfold Telemark #3"/>
    <w:basedOn w:val="VestfoldTelemark1"/>
    <w:rsid w:val="00432AD3"/>
    <w:tblPr/>
    <w:tcPr>
      <w:shd w:val="clear" w:color="auto" w:fill="ECF4F0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EDACA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E0ECE5"/>
      </w:tcPr>
    </w:tblStylePr>
  </w:style>
  <w:style w:type="table" w:customStyle="1" w:styleId="VestfoldTelemark4">
    <w:name w:val="Vestfold Telemark #4"/>
    <w:basedOn w:val="VestfoldTelemark1"/>
    <w:rsid w:val="00432AD3"/>
    <w:tblPr/>
    <w:tcPr>
      <w:shd w:val="clear" w:color="auto" w:fill="F9F1EC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D1C1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F4E8DF"/>
      </w:tcPr>
    </w:tblStylePr>
  </w:style>
  <w:style w:type="table" w:customStyle="1" w:styleId="VestfoldTelemark5">
    <w:name w:val="Vestfold Telemark #5"/>
    <w:basedOn w:val="VestfoldTelemark1"/>
    <w:rsid w:val="00432AD3"/>
    <w:tblPr/>
    <w:tcPr>
      <w:shd w:val="clear" w:color="auto" w:fill="F2F3F0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D5CE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EAEAE6"/>
      </w:tcPr>
    </w:tblStylePr>
  </w:style>
  <w:style w:type="table" w:customStyle="1" w:styleId="VestfoldTelemark6">
    <w:name w:val="Vestfold Telemark #6"/>
    <w:basedOn w:val="VestfoldTelemark1"/>
    <w:rsid w:val="00432AD3"/>
    <w:tblPr/>
    <w:tcPr>
      <w:shd w:val="clear" w:color="auto" w:fill="FDEAE9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B6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FBDCDA"/>
      </w:tcPr>
    </w:tblStylePr>
  </w:style>
  <w:style w:type="table" w:customStyle="1" w:styleId="VestfoldTelemark7">
    <w:name w:val="Vestfold Telemark #7"/>
    <w:basedOn w:val="VestfoldTelemark1"/>
    <w:rsid w:val="00432AD3"/>
    <w:tblPr/>
    <w:tcPr>
      <w:shd w:val="clear" w:color="auto" w:fill="F1E9EF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9C8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E8DBE4"/>
      </w:tcPr>
    </w:tblStylePr>
  </w:style>
  <w:style w:type="table" w:customStyle="1" w:styleId="VestfoldTelemark8">
    <w:name w:val="Vestfold Telemark #8"/>
    <w:basedOn w:val="VestfoldTelemark1"/>
    <w:rsid w:val="00432AD3"/>
    <w:tblPr/>
    <w:tcPr>
      <w:shd w:val="clear" w:color="auto" w:fill="F9F8F3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5D6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F5F3EB"/>
      </w:tcPr>
    </w:tblStylePr>
  </w:style>
  <w:style w:type="table" w:customStyle="1" w:styleId="VestfoldTelemark9">
    <w:name w:val="Vestfold Telemark #9"/>
    <w:basedOn w:val="VestfoldTelemark1"/>
    <w:rsid w:val="00432AD3"/>
    <w:tblPr/>
    <w:tcPr>
      <w:shd w:val="clear" w:color="auto" w:fill="FBF6EC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E1BD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F8F0DF"/>
      </w:tcPr>
    </w:tblStylePr>
  </w:style>
  <w:style w:type="table" w:customStyle="1" w:styleId="VestfoldTelemark10">
    <w:name w:val="Vestfold Telemark #10"/>
    <w:basedOn w:val="VestfoldTelemark1"/>
    <w:rsid w:val="00432AD3"/>
    <w:tblPr/>
    <w:tcPr>
      <w:shd w:val="clear" w:color="auto" w:fill="E9F5FA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DDEA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D9EEF5"/>
      </w:tcPr>
    </w:tblStylePr>
  </w:style>
  <w:style w:type="table" w:customStyle="1" w:styleId="VestfoldTelemark11">
    <w:name w:val="Vestfold Telemark #11"/>
    <w:basedOn w:val="VestfoldTelemark1"/>
    <w:rsid w:val="00432AD3"/>
    <w:tblPr/>
    <w:tcPr>
      <w:shd w:val="clear" w:color="auto" w:fill="EBEEF7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BBC7E0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DDE3F0"/>
      </w:tcPr>
    </w:tblStylePr>
  </w:style>
  <w:style w:type="table" w:customStyle="1" w:styleId="VestfoldTelemark12">
    <w:name w:val="Vestfold Telemark #12"/>
    <w:basedOn w:val="VestfoldTelemark1"/>
    <w:rsid w:val="00432AD3"/>
    <w:tblPr/>
    <w:tcPr>
      <w:shd w:val="clear" w:color="auto" w:fill="EDF5E9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DCB2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E1EEDA"/>
      </w:tcPr>
    </w:tblStylePr>
  </w:style>
  <w:style w:type="table" w:customStyle="1" w:styleId="VestfoldTelemark13">
    <w:name w:val="Vestfold Telemark #13"/>
    <w:basedOn w:val="VestfoldTelemark1"/>
    <w:rsid w:val="00432AD3"/>
    <w:tblPr/>
    <w:tcPr>
      <w:shd w:val="clear" w:color="auto" w:fill="EAF0F3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CED4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DCE6EA"/>
      </w:tcPr>
    </w:tblStylePr>
  </w:style>
  <w:style w:type="table" w:customStyle="1" w:styleId="VestfoldTelemark14">
    <w:name w:val="Vestfold Telemark #14"/>
    <w:basedOn w:val="VestfoldTelemark1"/>
    <w:rsid w:val="00432AD3"/>
    <w:tblPr/>
    <w:tcPr>
      <w:shd w:val="clear" w:color="auto" w:fill="F7F7F7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3E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F1F1F1"/>
      </w:tcPr>
    </w:tblStylePr>
  </w:style>
  <w:style w:type="paragraph" w:styleId="INNH1">
    <w:name w:val="toc 1"/>
    <w:basedOn w:val="Normal"/>
    <w:next w:val="Normal"/>
    <w:autoRedefine/>
    <w:uiPriority w:val="39"/>
    <w:rsid w:val="00F72A95"/>
    <w:pPr>
      <w:tabs>
        <w:tab w:val="left" w:pos="420"/>
        <w:tab w:val="right" w:leader="dot" w:pos="9402"/>
      </w:tabs>
      <w:spacing w:before="280" w:after="40" w:line="240" w:lineRule="auto"/>
    </w:pPr>
    <w:rPr>
      <w:b/>
      <w:sz w:val="24"/>
    </w:rPr>
  </w:style>
  <w:style w:type="paragraph" w:styleId="INNH2">
    <w:name w:val="toc 2"/>
    <w:basedOn w:val="Normal"/>
    <w:next w:val="Normal"/>
    <w:autoRedefine/>
    <w:uiPriority w:val="39"/>
    <w:semiHidden/>
    <w:rsid w:val="00F72A95"/>
    <w:pPr>
      <w:tabs>
        <w:tab w:val="left" w:pos="880"/>
        <w:tab w:val="right" w:leader="dot" w:pos="9402"/>
      </w:tabs>
      <w:spacing w:after="40" w:line="240" w:lineRule="auto"/>
      <w:ind w:left="420"/>
    </w:pPr>
    <w:rPr>
      <w:sz w:val="22"/>
    </w:rPr>
  </w:style>
  <w:style w:type="paragraph" w:styleId="INNH3">
    <w:name w:val="toc 3"/>
    <w:basedOn w:val="Normal"/>
    <w:next w:val="Normal"/>
    <w:autoRedefine/>
    <w:uiPriority w:val="39"/>
    <w:semiHidden/>
    <w:rsid w:val="00F72A95"/>
    <w:pPr>
      <w:tabs>
        <w:tab w:val="left" w:pos="1428"/>
        <w:tab w:val="right" w:leader="dot" w:pos="9402"/>
      </w:tabs>
      <w:spacing w:after="100" w:line="240" w:lineRule="auto"/>
      <w:ind w:left="879"/>
    </w:pPr>
    <w:rPr>
      <w:sz w:val="22"/>
    </w:rPr>
  </w:style>
  <w:style w:type="character" w:styleId="Hyperkobling">
    <w:name w:val="Hyperlink"/>
    <w:basedOn w:val="Standardskriftforavsnitt"/>
    <w:uiPriority w:val="99"/>
    <w:rsid w:val="00324A63"/>
    <w:rPr>
      <w:color w:val="005260" w:themeColor="hyperlink"/>
      <w:u w:val="single"/>
    </w:rPr>
  </w:style>
  <w:style w:type="paragraph" w:customStyle="1" w:styleId="Tabelltittel">
    <w:name w:val="Tabelltittel"/>
    <w:basedOn w:val="Normal"/>
    <w:qFormat/>
    <w:rsid w:val="00432AD3"/>
    <w:pPr>
      <w:spacing w:before="100" w:beforeAutospacing="1" w:after="100" w:afterAutospacing="1" w:line="240" w:lineRule="auto"/>
    </w:pPr>
    <w:rPr>
      <w:b/>
      <w:sz w:val="20"/>
    </w:rPr>
  </w:style>
  <w:style w:type="paragraph" w:customStyle="1" w:styleId="Tabelltekst">
    <w:name w:val="Tabelltekst"/>
    <w:basedOn w:val="Normal"/>
    <w:qFormat/>
    <w:rsid w:val="00432AD3"/>
    <w:pPr>
      <w:spacing w:before="100" w:beforeAutospacing="1" w:after="100" w:afterAutospacing="1" w:line="240" w:lineRule="auto"/>
    </w:pPr>
    <w:rPr>
      <w:sz w:val="20"/>
    </w:rPr>
  </w:style>
  <w:style w:type="character" w:styleId="Ulstomtale">
    <w:name w:val="Unresolved Mention"/>
    <w:basedOn w:val="Standardskriftforavsnitt"/>
    <w:uiPriority w:val="99"/>
    <w:semiHidden/>
    <w:rsid w:val="00730531"/>
    <w:rPr>
      <w:color w:val="605E5C"/>
      <w:shd w:val="clear" w:color="auto" w:fill="E1DFDD"/>
    </w:rPr>
  </w:style>
  <w:style w:type="paragraph" w:customStyle="1" w:styleId="Forsidetittel">
    <w:name w:val="Forsidetittel"/>
    <w:basedOn w:val="Tittel"/>
    <w:uiPriority w:val="10"/>
    <w:semiHidden/>
    <w:qFormat/>
    <w:rsid w:val="00A77342"/>
    <w:rPr>
      <w:b w:val="0"/>
    </w:rPr>
  </w:style>
  <w:style w:type="paragraph" w:styleId="Listeavsnitt">
    <w:name w:val="List Paragraph"/>
    <w:basedOn w:val="Normal"/>
    <w:uiPriority w:val="34"/>
    <w:qFormat/>
    <w:rsid w:val="002D5BE3"/>
    <w:pPr>
      <w:spacing w:after="160" w:line="312" w:lineRule="auto"/>
      <w:ind w:left="720"/>
      <w:contextualSpacing/>
    </w:pPr>
    <w:rPr>
      <w:rFonts w:eastAsiaTheme="minorEastAsia"/>
      <w:sz w:val="21"/>
      <w:szCs w:val="21"/>
    </w:rPr>
  </w:style>
  <w:style w:type="table" w:styleId="Rutenettabell3uthevingsfarge1">
    <w:name w:val="Grid Table 3 Accent 1"/>
    <w:basedOn w:val="Vanligtabell"/>
    <w:uiPriority w:val="48"/>
    <w:rsid w:val="00C0361F"/>
    <w:pPr>
      <w:spacing w:after="0" w:line="240" w:lineRule="auto"/>
    </w:pPr>
    <w:tblPr>
      <w:tblStyleRowBandSize w:val="1"/>
      <w:tblStyleColBandSize w:val="1"/>
      <w:tblBorders>
        <w:top w:val="single" w:sz="4" w:space="0" w:color="B1D8D5" w:themeColor="accent1" w:themeTint="99"/>
        <w:left w:val="single" w:sz="4" w:space="0" w:color="B1D8D5" w:themeColor="accent1" w:themeTint="99"/>
        <w:bottom w:val="single" w:sz="4" w:space="0" w:color="B1D8D5" w:themeColor="accent1" w:themeTint="99"/>
        <w:right w:val="single" w:sz="4" w:space="0" w:color="B1D8D5" w:themeColor="accent1" w:themeTint="99"/>
        <w:insideH w:val="single" w:sz="4" w:space="0" w:color="B1D8D5" w:themeColor="accent1" w:themeTint="99"/>
        <w:insideV w:val="single" w:sz="4" w:space="0" w:color="B1D8D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F2F1" w:themeFill="accent1" w:themeFillTint="33"/>
      </w:tcPr>
    </w:tblStylePr>
    <w:tblStylePr w:type="band1Horz">
      <w:tblPr/>
      <w:tcPr>
        <w:shd w:val="clear" w:color="auto" w:fill="E5F2F1" w:themeFill="accent1" w:themeFillTint="33"/>
      </w:tcPr>
    </w:tblStylePr>
    <w:tblStylePr w:type="neCell">
      <w:tblPr/>
      <w:tcPr>
        <w:tcBorders>
          <w:bottom w:val="single" w:sz="4" w:space="0" w:color="B1D8D5" w:themeColor="accent1" w:themeTint="99"/>
        </w:tcBorders>
      </w:tcPr>
    </w:tblStylePr>
    <w:tblStylePr w:type="nwCell">
      <w:tblPr/>
      <w:tcPr>
        <w:tcBorders>
          <w:bottom w:val="single" w:sz="4" w:space="0" w:color="B1D8D5" w:themeColor="accent1" w:themeTint="99"/>
        </w:tcBorders>
      </w:tcPr>
    </w:tblStylePr>
    <w:tblStylePr w:type="seCell">
      <w:tblPr/>
      <w:tcPr>
        <w:tcBorders>
          <w:top w:val="single" w:sz="4" w:space="0" w:color="B1D8D5" w:themeColor="accent1" w:themeTint="99"/>
        </w:tcBorders>
      </w:tcPr>
    </w:tblStylePr>
    <w:tblStylePr w:type="swCell">
      <w:tblPr/>
      <w:tcPr>
        <w:tcBorders>
          <w:top w:val="single" w:sz="4" w:space="0" w:color="B1D8D5" w:themeColor="accent1" w:themeTint="99"/>
        </w:tcBorders>
      </w:tcPr>
    </w:tblStylePr>
  </w:style>
  <w:style w:type="table" w:styleId="Rutenettabell2uthevingsfarge1">
    <w:name w:val="Grid Table 2 Accent 1"/>
    <w:basedOn w:val="Vanligtabell"/>
    <w:uiPriority w:val="47"/>
    <w:rsid w:val="00C0361F"/>
    <w:pPr>
      <w:spacing w:after="0" w:line="240" w:lineRule="auto"/>
    </w:pPr>
    <w:tblPr>
      <w:tblStyleRowBandSize w:val="1"/>
      <w:tblStyleColBandSize w:val="1"/>
      <w:tblBorders>
        <w:top w:val="single" w:sz="2" w:space="0" w:color="B1D8D5" w:themeColor="accent1" w:themeTint="99"/>
        <w:bottom w:val="single" w:sz="2" w:space="0" w:color="B1D8D5" w:themeColor="accent1" w:themeTint="99"/>
        <w:insideH w:val="single" w:sz="2" w:space="0" w:color="B1D8D5" w:themeColor="accent1" w:themeTint="99"/>
        <w:insideV w:val="single" w:sz="2" w:space="0" w:color="B1D8D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1D8D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1D8D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2F1" w:themeFill="accent1" w:themeFillTint="33"/>
      </w:tcPr>
    </w:tblStylePr>
    <w:tblStylePr w:type="band1Horz">
      <w:tblPr/>
      <w:tcPr>
        <w:shd w:val="clear" w:color="auto" w:fill="E5F2F1" w:themeFill="accent1" w:themeFillTint="33"/>
      </w:tcPr>
    </w:tblStylePr>
  </w:style>
  <w:style w:type="table" w:styleId="Rutenettabelllys">
    <w:name w:val="Grid Table Light"/>
    <w:basedOn w:val="Vanligtabell"/>
    <w:uiPriority w:val="40"/>
    <w:rsid w:val="00FC097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utenettabell1lysuthevingsfarge1">
    <w:name w:val="Grid Table 1 Light Accent 1"/>
    <w:basedOn w:val="Vanligtabell"/>
    <w:uiPriority w:val="46"/>
    <w:rsid w:val="00BC219F"/>
    <w:pPr>
      <w:spacing w:after="0" w:line="240" w:lineRule="auto"/>
    </w:pPr>
    <w:tblPr>
      <w:tblStyleRowBandSize w:val="1"/>
      <w:tblStyleColBandSize w:val="1"/>
      <w:tblBorders>
        <w:top w:val="single" w:sz="4" w:space="0" w:color="CBE5E3" w:themeColor="accent1" w:themeTint="66"/>
        <w:left w:val="single" w:sz="4" w:space="0" w:color="CBE5E3" w:themeColor="accent1" w:themeTint="66"/>
        <w:bottom w:val="single" w:sz="4" w:space="0" w:color="CBE5E3" w:themeColor="accent1" w:themeTint="66"/>
        <w:right w:val="single" w:sz="4" w:space="0" w:color="CBE5E3" w:themeColor="accent1" w:themeTint="66"/>
        <w:insideH w:val="single" w:sz="4" w:space="0" w:color="CBE5E3" w:themeColor="accent1" w:themeTint="66"/>
        <w:insideV w:val="single" w:sz="4" w:space="0" w:color="CBE5E3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1D8D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1D8D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">
    <w:name w:val="Grid Table 1 Light"/>
    <w:basedOn w:val="Vanligtabell"/>
    <w:uiPriority w:val="46"/>
    <w:rsid w:val="00BC06E0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obletekst">
    <w:name w:val="Balloon Text"/>
    <w:basedOn w:val="Normal"/>
    <w:link w:val="BobletekstTegn"/>
    <w:uiPriority w:val="99"/>
    <w:semiHidden/>
    <w:unhideWhenUsed/>
    <w:rsid w:val="000810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81085"/>
    <w:rPr>
      <w:rFonts w:ascii="Segoe UI" w:hAnsi="Segoe UI" w:cs="Segoe UI"/>
      <w:sz w:val="18"/>
      <w:szCs w:val="18"/>
    </w:rPr>
  </w:style>
  <w:style w:type="paragraph" w:styleId="Revisjon">
    <w:name w:val="Revision"/>
    <w:hidden/>
    <w:uiPriority w:val="99"/>
    <w:semiHidden/>
    <w:rsid w:val="00D278AF"/>
    <w:pPr>
      <w:spacing w:after="0" w:line="240" w:lineRule="auto"/>
    </w:pPr>
  </w:style>
  <w:style w:type="character" w:styleId="Merknadsreferanse">
    <w:name w:val="annotation reference"/>
    <w:basedOn w:val="Standardskriftforavsnitt"/>
    <w:uiPriority w:val="99"/>
    <w:semiHidden/>
    <w:rsid w:val="0027160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rsid w:val="0027160F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27160F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27160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27160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31102\AppData\Local\Microsoft\Windows\INetCache\Content.Outlook\7X8X6DJ8\VEDLEGG%201.dotx" TargetMode="External"/></Relationships>
</file>

<file path=word/theme/theme1.xml><?xml version="1.0" encoding="utf-8"?>
<a:theme xmlns:a="http://schemas.openxmlformats.org/drawingml/2006/main" name="Office-tema">
  <a:themeElements>
    <a:clrScheme name="Egendefinert 28">
      <a:dk1>
        <a:sysClr val="windowText" lastClr="000000"/>
      </a:dk1>
      <a:lt1>
        <a:sysClr val="window" lastClr="FFFFFF"/>
      </a:lt1>
      <a:dk2>
        <a:srgbClr val="005260"/>
      </a:dk2>
      <a:lt2>
        <a:srgbClr val="CEEBE9"/>
      </a:lt2>
      <a:accent1>
        <a:srgbClr val="7DBEBA"/>
      </a:accent1>
      <a:accent2>
        <a:srgbClr val="CFC98B"/>
      </a:accent2>
      <a:accent3>
        <a:srgbClr val="EB8380"/>
      </a:accent3>
      <a:accent4>
        <a:srgbClr val="AD879E"/>
      </a:accent4>
      <a:accent5>
        <a:srgbClr val="90BC7F"/>
      </a:accent5>
      <a:accent6>
        <a:srgbClr val="87A5AF"/>
      </a:accent6>
      <a:hlink>
        <a:srgbClr val="005260"/>
      </a:hlink>
      <a:folHlink>
        <a:srgbClr val="B0B2A5"/>
      </a:folHlink>
    </a:clrScheme>
    <a:fontScheme name="Vestfold Fylkeskommune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B2DCDA"/>
        </a:solidFill>
        <a:ln>
          <a:noFill/>
        </a:ln>
      </a:spPr>
      <a:bodyPr rot="0" spcFirstLastPara="0" vertOverflow="overflow" horzOverflow="overflow" vert="horz" wrap="square" lIns="230400" tIns="208800" rIns="230400" bIns="20880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rgbClr val="B2DCDA"/>
        </a:solidFill>
        <a:ln w="6350">
          <a:noFill/>
        </a:ln>
      </a:spPr>
      <a:bodyPr wrap="square" lIns="230400" tIns="208800" rIns="230400" bIns="208800" rtlCol="0">
        <a:noAutofit/>
      </a:bodyPr>
      <a:lstStyle/>
    </a:txDef>
  </a:objectDefaults>
  <a:extraClrSchemeLst/>
  <a:custClrLst>
    <a:custClr name="Custom Color 1">
      <a:srgbClr val="B2DCDA"/>
    </a:custClr>
    <a:custClr name="Custom Color 2">
      <a:srgbClr val="E6E3BB"/>
    </a:custClr>
    <a:custClr name="Custom Color 3">
      <a:srgbClr val="BEDACA"/>
    </a:custClr>
    <a:custClr name="Custom Color 4">
      <a:srgbClr val="E8D1C1"/>
    </a:custClr>
    <a:custClr name="Custom Color 5">
      <a:srgbClr val="D4D5CE"/>
    </a:custClr>
    <a:custClr name="Custom Color 6">
      <a:srgbClr val="F6B6B3"/>
    </a:custClr>
    <a:custClr name="Custom Color 7">
      <a:srgbClr val="D2B9C8"/>
    </a:custClr>
    <a:custClr name="Custom Color 8">
      <a:srgbClr val="EBE6D6"/>
    </a:custClr>
    <a:custClr name="Custom Color 9">
      <a:srgbClr val="F0E1BD"/>
    </a:custClr>
    <a:custClr name="Custom Color 10">
      <a:srgbClr val="AEDCEA"/>
    </a:custClr>
    <a:custClr name="Custom Color 11">
      <a:srgbClr val="BBC7E0"/>
    </a:custClr>
    <a:custClr name="Custom Color 12">
      <a:srgbClr val="C0DCB2"/>
    </a:custClr>
    <a:custClr name="Custom Color 13">
      <a:srgbClr val="B9CDD4"/>
    </a:custClr>
    <a:custClr name="Custom Color 14">
      <a:srgbClr val="E3E3E3"/>
    </a:custClr>
    <a:custClr name="Custom Color 15">
      <a:srgbClr val="005260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e83a51-95b7-47ed-b1d4-94ecb1d261e7" xsi:nil="true"/>
    <lcf76f155ced4ddcb4097134ff3c332f xmlns="524a8d0f-bc5c-4798-9743-268acbc70a7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B161CC158B4534A94634277CB2BEB8B" ma:contentTypeVersion="12" ma:contentTypeDescription="Opprett et nytt dokument." ma:contentTypeScope="" ma:versionID="0e25a8f380a28c8b66ae659da26aabfb">
  <xsd:schema xmlns:xsd="http://www.w3.org/2001/XMLSchema" xmlns:xs="http://www.w3.org/2001/XMLSchema" xmlns:p="http://schemas.microsoft.com/office/2006/metadata/properties" xmlns:ns2="524a8d0f-bc5c-4798-9743-268acbc70a73" xmlns:ns3="1be83a51-95b7-47ed-b1d4-94ecb1d261e7" targetNamespace="http://schemas.microsoft.com/office/2006/metadata/properties" ma:root="true" ma:fieldsID="26f7f1efbc47d498f51abf5a3920ed29" ns2:_="" ns3:_="">
    <xsd:import namespace="524a8d0f-bc5c-4798-9743-268acbc70a73"/>
    <xsd:import namespace="1be83a51-95b7-47ed-b1d4-94ecb1d261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4a8d0f-bc5c-4798-9743-268acbc70a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392aa2f0-9d19-4fb3-ab40-841e1b334f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83a51-95b7-47ed-b1d4-94ecb1d261e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469426a-1398-42a4-a7c6-d6698ac8f5b8}" ma:internalName="TaxCatchAll" ma:showField="CatchAllData" ma:web="1be83a51-95b7-47ed-b1d4-94ecb1d261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root>
  <forsidetittel/>
  <undertittel/>
</root>
</file>

<file path=customXml/itemProps1.xml><?xml version="1.0" encoding="utf-8"?>
<ds:datastoreItem xmlns:ds="http://schemas.openxmlformats.org/officeDocument/2006/customXml" ds:itemID="{F1DD2F22-E31A-42D2-940E-3B927ED5B335}">
  <ds:schemaRefs>
    <ds:schemaRef ds:uri="http://schemas.microsoft.com/office/2006/metadata/properties"/>
    <ds:schemaRef ds:uri="http://schemas.microsoft.com/office/infopath/2007/PartnerControls"/>
    <ds:schemaRef ds:uri="1be83a51-95b7-47ed-b1d4-94ecb1d261e7"/>
    <ds:schemaRef ds:uri="524a8d0f-bc5c-4798-9743-268acbc70a73"/>
  </ds:schemaRefs>
</ds:datastoreItem>
</file>

<file path=customXml/itemProps2.xml><?xml version="1.0" encoding="utf-8"?>
<ds:datastoreItem xmlns:ds="http://schemas.openxmlformats.org/officeDocument/2006/customXml" ds:itemID="{25C6C85D-F41A-44DD-955E-A5070BB2D5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4a8d0f-bc5c-4798-9743-268acbc70a73"/>
    <ds:schemaRef ds:uri="1be83a51-95b7-47ed-b1d4-94ecb1d261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E25164-D13C-4A9A-ADCE-15FA88EC15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343565-C806-445A-88C3-6651933C6DC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A0DF4C8-0EF6-4DF4-B3B6-12B1DFCC843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VEDLEGG%201</Template>
  <TotalTime>1</TotalTime>
  <Pages>3</Pages>
  <Words>674</Words>
  <Characters>3574</Characters>
  <Application>Microsoft Office Word</Application>
  <DocSecurity>0</DocSecurity>
  <Lines>29</Lines>
  <Paragraphs>8</Paragraphs>
  <ScaleCrop>false</ScaleCrop>
  <Company>Vestfold og Telemark fylkeskommune</Company>
  <LinksUpToDate>false</LinksUpToDate>
  <CharactersWithSpaces>4240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Marianne Ramdal Nesset</dc:creator>
  <cp:keywords/>
  <dc:description/>
  <cp:lastModifiedBy>Inger Merete Haughem</cp:lastModifiedBy>
  <cp:revision>2</cp:revision>
  <dcterms:created xsi:type="dcterms:W3CDTF">2026-07-02T05:58:00Z</dcterms:created>
  <dcterms:modified xsi:type="dcterms:W3CDTF">2026-07-02T05:58:00Z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icrosoft Theme">
    <vt:lpwstr>Selmer 011</vt:lpwstr>
  </property>
  <property fmtid="{D5CDD505-2E9C-101B-9397-08002B2CF9AE}" pid="3" name="ContentTypeId">
    <vt:lpwstr>0x0101007B161CC158B4534A94634277CB2BEB8B</vt:lpwstr>
  </property>
  <property fmtid="{D5CDD505-2E9C-101B-9397-08002B2CF9AE}" pid="4" name="Order">
    <vt:r8>1800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MediaServiceImageTags">
    <vt:lpwstr/>
  </property>
</Properties>
</file>